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0BF482" w14:textId="07093648" w:rsidR="00C21DA3" w:rsidRDefault="00C21DA3" w:rsidP="00C21DA3">
      <w:pPr>
        <w:pBdr>
          <w:top w:val="single" w:sz="4" w:space="3" w:color="auto"/>
          <w:left w:val="single" w:sz="4" w:space="4" w:color="auto"/>
          <w:bottom w:val="single" w:sz="4" w:space="3" w:color="auto"/>
          <w:right w:val="single" w:sz="4" w:space="4" w:color="auto"/>
        </w:pBdr>
        <w:shd w:val="clear" w:color="auto" w:fill="FFFFCC"/>
        <w:ind w:left="3686" w:right="3827"/>
        <w:jc w:val="center"/>
        <w:rPr>
          <w:lang w:val="en-US"/>
        </w:rPr>
      </w:pPr>
      <w:r>
        <w:rPr>
          <w:lang w:val="en-US"/>
        </w:rPr>
        <w:t>The easy films</w:t>
      </w:r>
    </w:p>
    <w:p w14:paraId="68D10CF1" w14:textId="36EA5E68" w:rsidR="00C21DA3" w:rsidRDefault="00C21DA3" w:rsidP="00157ACD">
      <w:pPr>
        <w:rPr>
          <w:lang w:val="en-US"/>
        </w:rPr>
      </w:pPr>
    </w:p>
    <w:p w14:paraId="583481FD" w14:textId="77777777" w:rsidR="00C21DA3" w:rsidRDefault="00C21DA3" w:rsidP="00157ACD">
      <w:pPr>
        <w:rPr>
          <w:lang w:val="en-US"/>
        </w:rPr>
      </w:pPr>
    </w:p>
    <w:p w14:paraId="218D6BA8" w14:textId="2B759228" w:rsidR="00C21DA3" w:rsidRDefault="008429BF" w:rsidP="00157ACD">
      <w:pPr>
        <w:rPr>
          <w:lang w:val="en-US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42BEFD5" wp14:editId="1F5EE076">
                <wp:simplePos x="0" y="0"/>
                <wp:positionH relativeFrom="column">
                  <wp:posOffset>2483485</wp:posOffset>
                </wp:positionH>
                <wp:positionV relativeFrom="paragraph">
                  <wp:posOffset>4153626</wp:posOffset>
                </wp:positionV>
                <wp:extent cx="665390" cy="1943100"/>
                <wp:effectExtent l="0" t="0" r="20955" b="19050"/>
                <wp:wrapNone/>
                <wp:docPr id="35" name="Straight Connector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65390" cy="194310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prstDash val="sysDot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7B82440" id="Straight Connector 35" o:spid="_x0000_s1026" style="position:absolute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5.55pt,327.05pt" to="247.95pt,48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" strokecolor="red" strokeweight="1.5pt">
                <v:stroke dashstyle="1 1"/>
              </v:line>
            </w:pict>
          </mc:Fallback>
        </mc:AlternateContent>
      </w:r>
      <w:r w:rsidR="00465FDE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5CFE1ED" wp14:editId="5C40A1E1">
                <wp:simplePos x="0" y="0"/>
                <wp:positionH relativeFrom="column">
                  <wp:posOffset>-115933</wp:posOffset>
                </wp:positionH>
                <wp:positionV relativeFrom="paragraph">
                  <wp:posOffset>4127500</wp:posOffset>
                </wp:positionV>
                <wp:extent cx="2600325" cy="0"/>
                <wp:effectExtent l="0" t="0" r="0" b="0"/>
                <wp:wrapNone/>
                <wp:docPr id="33" name="Straight Connector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600325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prstDash val="sysDot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3A0C711" id="Straight Connector 33" o:spid="_x0000_s1026" style="position:absolute;flip:x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15pt,325pt" to="195.6pt,3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" strokecolor="red" strokeweight="1.5pt">
                <v:stroke dashstyle="1 1"/>
              </v:line>
            </w:pict>
          </mc:Fallback>
        </mc:AlternateContent>
      </w:r>
      <w:r w:rsidR="00465FDE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AC81A0D" wp14:editId="5E8F576F">
                <wp:simplePos x="0" y="0"/>
                <wp:positionH relativeFrom="column">
                  <wp:posOffset>3205752</wp:posOffset>
                </wp:positionH>
                <wp:positionV relativeFrom="paragraph">
                  <wp:posOffset>3399790</wp:posOffset>
                </wp:positionV>
                <wp:extent cx="3219450" cy="0"/>
                <wp:effectExtent l="0" t="0" r="0" b="0"/>
                <wp:wrapNone/>
                <wp:docPr id="31" name="Straight Connector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21945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prstDash val="sysDot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96CE93F" id="Straight Connector 31" o:spid="_x0000_s1026" style="position:absolute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52.4pt,267.7pt" to="505.9pt,26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" strokecolor="red" strokeweight="1.5pt">
                <v:stroke dashstyle="1 1"/>
              </v:line>
            </w:pict>
          </mc:Fallback>
        </mc:AlternateContent>
      </w:r>
      <w:r w:rsidR="00465FDE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762C151" wp14:editId="429BA282">
                <wp:simplePos x="0" y="0"/>
                <wp:positionH relativeFrom="column">
                  <wp:posOffset>2472055</wp:posOffset>
                </wp:positionH>
                <wp:positionV relativeFrom="paragraph">
                  <wp:posOffset>3410313</wp:posOffset>
                </wp:positionV>
                <wp:extent cx="704850" cy="704850"/>
                <wp:effectExtent l="0" t="0" r="19050" b="19050"/>
                <wp:wrapNone/>
                <wp:docPr id="32" name="Straight Connector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04850" cy="70485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prstDash val="sysDot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09C32C5" id="Straight Connector 32" o:spid="_x0000_s1026" style="position:absolute;flip:x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4.65pt,268.55pt" to="250.15pt,32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" strokecolor="red" strokeweight="1.5pt">
                <v:stroke dashstyle="1 1"/>
              </v:line>
            </w:pict>
          </mc:Fallback>
        </mc:AlternateContent>
      </w:r>
      <w:r w:rsidR="00465FDE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58BE4F4" wp14:editId="611E6124">
                <wp:simplePos x="0" y="0"/>
                <wp:positionH relativeFrom="column">
                  <wp:posOffset>42817</wp:posOffset>
                </wp:positionH>
                <wp:positionV relativeFrom="paragraph">
                  <wp:posOffset>1637665</wp:posOffset>
                </wp:positionV>
                <wp:extent cx="3133725" cy="0"/>
                <wp:effectExtent l="0" t="0" r="0" b="0"/>
                <wp:wrapNone/>
                <wp:docPr id="29" name="Straight Connector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133725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prstDash val="sysDot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D118EB9" id="Straight Connector 29" o:spid="_x0000_s1026" style="position:absolute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.35pt,128.95pt" to="250.1pt,12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" strokecolor="red" strokeweight="1.5pt">
                <v:stroke dashstyle="1 1"/>
              </v:line>
            </w:pict>
          </mc:Fallback>
        </mc:AlternateContent>
      </w:r>
      <w:r w:rsidR="00465FDE"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 wp14:anchorId="15E37B50" wp14:editId="42BCB9D9">
                <wp:simplePos x="0" y="0"/>
                <wp:positionH relativeFrom="column">
                  <wp:posOffset>54610</wp:posOffset>
                </wp:positionH>
                <wp:positionV relativeFrom="paragraph">
                  <wp:posOffset>4466590</wp:posOffset>
                </wp:positionV>
                <wp:extent cx="2578100" cy="1598295"/>
                <wp:effectExtent l="19050" t="0" r="12700" b="20955"/>
                <wp:wrapNone/>
                <wp:docPr id="34" name="Group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78100" cy="1598295"/>
                          <a:chOff x="0" y="0"/>
                          <a:chExt cx="2578100" cy="1598295"/>
                        </a:xfrm>
                      </wpg:grpSpPr>
                      <wpg:grpSp>
                        <wpg:cNvPr id="28" name="Group 28"/>
                        <wpg:cNvGrpSpPr/>
                        <wpg:grpSpPr>
                          <a:xfrm>
                            <a:off x="0" y="533400"/>
                            <a:ext cx="2578100" cy="1064895"/>
                            <a:chOff x="0" y="0"/>
                            <a:chExt cx="2578100" cy="1064895"/>
                          </a:xfrm>
                        </wpg:grpSpPr>
                        <pic:pic xmlns:pic="http://schemas.openxmlformats.org/drawingml/2006/picture">
                          <pic:nvPicPr>
                            <pic:cNvPr id="14" name="Picture 1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447800" y="28575"/>
                              <a:ext cx="1130300" cy="1036320"/>
                            </a:xfrm>
                            <a:prstGeom prst="rect">
                              <a:avLst/>
                            </a:prstGeom>
                            <a:ln w="6350" cmpd="sng">
                              <a:solidFill>
                                <a:srgbClr val="000000"/>
                              </a:solidFill>
                              <a:prstDash val="solid"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0" name="Picture 10" descr="A picture containing text, clipart&#10;&#10;Description automatically generated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876300" cy="1036320"/>
                            </a:xfrm>
                            <a:prstGeom prst="rect">
                              <a:avLst/>
                            </a:prstGeom>
                            <a:ln w="6350" cmpd="sng">
                              <a:solidFill>
                                <a:srgbClr val="000000"/>
                              </a:solidFill>
                              <a:prstDash val="solid"/>
                            </a:ln>
                          </pic:spPr>
                        </pic:pic>
                        <wps:wsp>
                          <wps:cNvPr id="21" name="Text Box 21"/>
                          <wps:cNvSpPr txBox="1"/>
                          <wps:spPr>
                            <a:xfrm>
                              <a:off x="857250" y="142875"/>
                              <a:ext cx="579120" cy="67818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506A7A4" w14:textId="77777777" w:rsidR="00CC6EBD" w:rsidRPr="00290C04" w:rsidRDefault="00CC6EBD" w:rsidP="00CC6EBD">
                                <w:pPr>
                                  <w:rPr>
                                    <w:color w:val="FF0000"/>
                                    <w:sz w:val="96"/>
                                    <w:szCs w:val="96"/>
                                  </w:rPr>
                                </w:pPr>
                                <w:r w:rsidRPr="00290C04">
                                  <w:rPr>
                                    <w:color w:val="FF0000"/>
                                    <w:sz w:val="96"/>
                                    <w:szCs w:val="96"/>
                                  </w:rPr>
                                  <w:t>+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24" name="Oval 24"/>
                        <wps:cNvSpPr/>
                        <wps:spPr>
                          <a:xfrm>
                            <a:off x="1028700" y="0"/>
                            <a:ext cx="335280" cy="335280"/>
                          </a:xfrm>
                          <a:prstGeom prst="ellipse">
                            <a:avLst/>
                          </a:prstGeom>
                          <a:solidFill>
                            <a:srgbClr val="F2EFF5"/>
                          </a:solidFill>
                          <a:ln w="9525">
                            <a:solidFill>
                              <a:srgbClr val="632A27"/>
                            </a:solidFill>
                            <a:tailEnd type="triangle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7BB5B10" w14:textId="4D4A306F" w:rsidR="00266E88" w:rsidRPr="000B1038" w:rsidRDefault="00266E88" w:rsidP="00266E88">
                              <w:pPr>
                                <w:jc w:val="center"/>
                                <w:rPr>
                                  <w:b/>
                                  <w:bCs/>
                                  <w:color w:val="403152" w:themeColor="accent4" w:themeShade="80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403152" w:themeColor="accent4" w:themeShade="80"/>
                                  <w:sz w:val="32"/>
                                  <w:szCs w:val="32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5E37B50" id="Group 34" o:spid="_x0000_s1026" style="position:absolute;left:0;text-align:left;margin-left:4.3pt;margin-top:351.7pt;width:203pt;height:125.85pt;z-index:251677696" coordsize="25781,159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">
                <v:group id="Group 28" o:spid="_x0000_s1027" style="position:absolute;top:5334;width:25781;height:10648" coordsize="25781,10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wSh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Y8OX8ANkegcAAP//AwBQSwECLQAUAAYACAAAACEA2+H2y+4AAACFAQAAEwAAAAAAAAAAAAAA&#10;AAAAAAAAW0NvbnRlbnRfVHlwZXNdLnhtbFBLAQItABQABgAIAAAAIQBa9CxbvwAAABUBAAALAAAA&#10;AAAAAAAAAAAAAB8BAABfcmVscy8ucmVsc1BLAQItABQABgAIAAAAIQDdJwShwgAAANsAAAAPAAAA&#10;AAAAAAAAAAAAAAcCAABkcnMvZG93bnJldi54bWxQSwUGAAAAAAMAAwC3AAAA9gI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14" o:spid="_x0000_s1028" type="#_x0000_t75" style="position:absolute;left:14478;top:285;width:11303;height:103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" stroked="t" strokeweight=".5pt">
                    <v:imagedata r:id="rId9" o:title=""/>
                    <v:path arrowok="t"/>
                  </v:shape>
                  <v:shape id="Picture 10" o:spid="_x0000_s1029" type="#_x0000_t75" alt="A picture containing text, clipart&#10;&#10;Description automatically generated" style="position:absolute;width:8763;height:103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" stroked="t" strokeweight=".5pt">
                    <v:imagedata r:id="rId10" o:title="A picture containing text, clipart&#10;&#10;Description automatically generated"/>
                    <v:path arrowok="t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1" o:spid="_x0000_s1030" type="#_x0000_t202" style="position:absolute;left:8572;top:1428;width:5791;height:67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" filled="f" stroked="f" strokeweight=".5pt">
                    <v:textbox>
                      <w:txbxContent>
                        <w:p w14:paraId="4506A7A4" w14:textId="77777777" w:rsidR="00CC6EBD" w:rsidRPr="00290C04" w:rsidRDefault="00CC6EBD" w:rsidP="00CC6EBD">
                          <w:pPr>
                            <w:rPr>
                              <w:color w:val="FF0000"/>
                              <w:sz w:val="96"/>
                              <w:szCs w:val="96"/>
                            </w:rPr>
                          </w:pPr>
                          <w:r w:rsidRPr="00290C04">
                            <w:rPr>
                              <w:color w:val="FF0000"/>
                              <w:sz w:val="96"/>
                              <w:szCs w:val="96"/>
                            </w:rPr>
                            <w:t>+</w:t>
                          </w:r>
                        </w:p>
                      </w:txbxContent>
                    </v:textbox>
                  </v:shape>
                </v:group>
                <v:oval id="Oval 24" o:spid="_x0000_s1031" style="position:absolute;left:10287;width:3352;height:33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" fillcolor="#f2eff5" strokecolor="#632a27">
                  <v:stroke endarrow="block"/>
                  <v:textbox inset="0,0,0,0">
                    <w:txbxContent>
                      <w:p w14:paraId="57BB5B10" w14:textId="4D4A306F" w:rsidR="00266E88" w:rsidRPr="000B1038" w:rsidRDefault="00266E88" w:rsidP="00266E88">
                        <w:pPr>
                          <w:jc w:val="center"/>
                          <w:rPr>
                            <w:b/>
                            <w:bCs/>
                            <w:color w:val="403152" w:themeColor="accent4" w:themeShade="80"/>
                            <w:sz w:val="32"/>
                            <w:szCs w:val="32"/>
                          </w:rPr>
                        </w:pPr>
                        <w:r>
                          <w:rPr>
                            <w:b/>
                            <w:bCs/>
                            <w:color w:val="403152" w:themeColor="accent4" w:themeShade="80"/>
                            <w:sz w:val="32"/>
                            <w:szCs w:val="32"/>
                          </w:rPr>
                          <w:t>5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  <w:r w:rsidR="00465FDE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6067520" wp14:editId="615EED37">
                <wp:simplePos x="0" y="0"/>
                <wp:positionH relativeFrom="column">
                  <wp:posOffset>3169285</wp:posOffset>
                </wp:positionH>
                <wp:positionV relativeFrom="paragraph">
                  <wp:posOffset>236855</wp:posOffset>
                </wp:positionV>
                <wp:extent cx="0" cy="3190875"/>
                <wp:effectExtent l="0" t="0" r="38100" b="28575"/>
                <wp:wrapNone/>
                <wp:docPr id="30" name="Straight Connector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190875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prstDash val="sysDot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BB28FBA" id="Straight Connector 30" o:spid="_x0000_s1026" style="position:absolute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49.55pt,18.65pt" to="249.55pt,26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" strokecolor="red" strokeweight="1.5pt">
                <v:stroke dashstyle="1 1"/>
              </v:line>
            </w:pict>
          </mc:Fallback>
        </mc:AlternateContent>
      </w:r>
      <w:r w:rsidR="00465FDE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0DA79E0" wp14:editId="733DE77A">
                <wp:simplePos x="0" y="0"/>
                <wp:positionH relativeFrom="column">
                  <wp:posOffset>5996301</wp:posOffset>
                </wp:positionH>
                <wp:positionV relativeFrom="paragraph">
                  <wp:posOffset>3847465</wp:posOffset>
                </wp:positionV>
                <wp:extent cx="335280" cy="335280"/>
                <wp:effectExtent l="0" t="0" r="26670" b="26670"/>
                <wp:wrapNone/>
                <wp:docPr id="16" name="Oval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5280" cy="335280"/>
                        </a:xfrm>
                        <a:prstGeom prst="ellipse">
                          <a:avLst/>
                        </a:prstGeom>
                        <a:solidFill>
                          <a:srgbClr val="F2EFF5"/>
                        </a:solidFill>
                        <a:ln w="9525">
                          <a:solidFill>
                            <a:srgbClr val="632A27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77B650C" w14:textId="1D8A3A9E" w:rsidR="00CC6EBD" w:rsidRPr="000B1038" w:rsidRDefault="00CC6EBD" w:rsidP="00CC6EBD">
                            <w:pPr>
                              <w:jc w:val="center"/>
                              <w:rPr>
                                <w:b/>
                                <w:bCs/>
                                <w:color w:val="403152" w:themeColor="accent4" w:themeShade="8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403152" w:themeColor="accent4" w:themeShade="80"/>
                                <w:sz w:val="32"/>
                                <w:szCs w:val="32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0DA79E0" id="Oval 16" o:spid="_x0000_s1032" style="position:absolute;left:0;text-align:left;margin-left:472.15pt;margin-top:302.95pt;width:26.4pt;height:26.4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" fillcolor="#f2eff5" strokecolor="#632a27">
                <v:stroke endarrow="block"/>
                <v:textbox inset="0,0,0,0">
                  <w:txbxContent>
                    <w:p w14:paraId="777B650C" w14:textId="1D8A3A9E" w:rsidR="00CC6EBD" w:rsidRPr="000B1038" w:rsidRDefault="00CC6EBD" w:rsidP="00CC6EBD">
                      <w:pPr>
                        <w:jc w:val="center"/>
                        <w:rPr>
                          <w:b/>
                          <w:bCs/>
                          <w:color w:val="403152" w:themeColor="accent4" w:themeShade="80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color w:val="403152" w:themeColor="accent4" w:themeShade="80"/>
                          <w:sz w:val="32"/>
                          <w:szCs w:val="32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  <w:r w:rsidR="00465FDE">
        <w:rPr>
          <w:noProof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1B8201E7" wp14:editId="5A77DB84">
                <wp:simplePos x="0" y="0"/>
                <wp:positionH relativeFrom="column">
                  <wp:posOffset>3255010</wp:posOffset>
                </wp:positionH>
                <wp:positionV relativeFrom="paragraph">
                  <wp:posOffset>3818890</wp:posOffset>
                </wp:positionV>
                <wp:extent cx="3114675" cy="2324100"/>
                <wp:effectExtent l="19050" t="19050" r="28575" b="0"/>
                <wp:wrapNone/>
                <wp:docPr id="27" name="Group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14675" cy="2324100"/>
                          <a:chOff x="0" y="0"/>
                          <a:chExt cx="3114675" cy="2324100"/>
                        </a:xfrm>
                      </wpg:grpSpPr>
                      <pic:pic xmlns:pic="http://schemas.openxmlformats.org/drawingml/2006/picture">
                        <pic:nvPicPr>
                          <pic:cNvPr id="20" name="Picture 20" descr="A picture containing text, car, transport, van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190625" y="895350"/>
                            <a:ext cx="1924050" cy="975360"/>
                          </a:xfrm>
                          <a:prstGeom prst="rect">
                            <a:avLst/>
                          </a:prstGeom>
                          <a:ln w="6350" cmpd="sng">
                            <a:solidFill>
                              <a:srgbClr val="000000"/>
                            </a:solidFill>
                            <a:prstDash val="solid"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9" name="Picture 19" descr="A picture containing text, outdoor object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895350"/>
                            <a:ext cx="1028700" cy="975360"/>
                          </a:xfrm>
                          <a:prstGeom prst="rect">
                            <a:avLst/>
                          </a:prstGeom>
                          <a:ln w="6350" cmpd="sng">
                            <a:solidFill>
                              <a:srgbClr val="000000"/>
                            </a:solidFill>
                            <a:prstDash val="solid"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7" name="Picture 17" descr="A picture containing outdoor, brick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2080" cy="708660"/>
                          </a:xfrm>
                          <a:prstGeom prst="rect">
                            <a:avLst/>
                          </a:prstGeom>
                          <a:ln w="6350" cmpd="sng">
                            <a:solidFill>
                              <a:srgbClr val="000000"/>
                            </a:solidFill>
                            <a:prstDash val="solid"/>
                          </a:ln>
                        </pic:spPr>
                      </pic:pic>
                      <wps:wsp>
                        <wps:cNvPr id="18" name="Text Box 18"/>
                        <wps:cNvSpPr txBox="1"/>
                        <wps:spPr>
                          <a:xfrm>
                            <a:off x="1466850" y="9525"/>
                            <a:ext cx="579120" cy="6781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4FF2987" w14:textId="77777777" w:rsidR="00A377F8" w:rsidRPr="00290C04" w:rsidRDefault="00A377F8" w:rsidP="00CC6EBD">
                              <w:pPr>
                                <w:rPr>
                                  <w:color w:val="FF0000"/>
                                  <w:sz w:val="96"/>
                                  <w:szCs w:val="96"/>
                                </w:rPr>
                              </w:pPr>
                              <w:r w:rsidRPr="00290C04">
                                <w:rPr>
                                  <w:color w:val="FF0000"/>
                                  <w:sz w:val="96"/>
                                  <w:szCs w:val="96"/>
                                </w:rPr>
                                <w:t>+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Freeform: Shape 22"/>
                        <wps:cNvSpPr/>
                        <wps:spPr>
                          <a:xfrm>
                            <a:off x="1485900" y="752475"/>
                            <a:ext cx="1590671" cy="1371600"/>
                          </a:xfrm>
                          <a:custGeom>
                            <a:avLst/>
                            <a:gdLst>
                              <a:gd name="connsiteX0" fmla="*/ 0 w 1600839"/>
                              <a:gd name="connsiteY0" fmla="*/ 0 h 1533525"/>
                              <a:gd name="connsiteX1" fmla="*/ 28575 w 1600839"/>
                              <a:gd name="connsiteY1" fmla="*/ 57150 h 1533525"/>
                              <a:gd name="connsiteX2" fmla="*/ 800100 w 1600839"/>
                              <a:gd name="connsiteY2" fmla="*/ 647700 h 1533525"/>
                              <a:gd name="connsiteX3" fmla="*/ 1238250 w 1600839"/>
                              <a:gd name="connsiteY3" fmla="*/ 990600 h 1533525"/>
                              <a:gd name="connsiteX4" fmla="*/ 1590675 w 1600839"/>
                              <a:gd name="connsiteY4" fmla="*/ 1371600 h 1533525"/>
                              <a:gd name="connsiteX5" fmla="*/ 1600200 w 1600839"/>
                              <a:gd name="connsiteY5" fmla="*/ 1409700 h 1533525"/>
                              <a:gd name="connsiteX6" fmla="*/ 1571625 w 1600839"/>
                              <a:gd name="connsiteY6" fmla="*/ 1447800 h 1533525"/>
                              <a:gd name="connsiteX7" fmla="*/ 1495425 w 1600839"/>
                              <a:gd name="connsiteY7" fmla="*/ 1504950 h 1533525"/>
                              <a:gd name="connsiteX8" fmla="*/ 1438275 w 1600839"/>
                              <a:gd name="connsiteY8" fmla="*/ 1533525 h 1533525"/>
                              <a:gd name="connsiteX0" fmla="*/ 0 w 1600839"/>
                              <a:gd name="connsiteY0" fmla="*/ 0 h 1504950"/>
                              <a:gd name="connsiteX1" fmla="*/ 28575 w 1600839"/>
                              <a:gd name="connsiteY1" fmla="*/ 57150 h 1504950"/>
                              <a:gd name="connsiteX2" fmla="*/ 800100 w 1600839"/>
                              <a:gd name="connsiteY2" fmla="*/ 647700 h 1504950"/>
                              <a:gd name="connsiteX3" fmla="*/ 1238250 w 1600839"/>
                              <a:gd name="connsiteY3" fmla="*/ 990600 h 1504950"/>
                              <a:gd name="connsiteX4" fmla="*/ 1590675 w 1600839"/>
                              <a:gd name="connsiteY4" fmla="*/ 1371600 h 1504950"/>
                              <a:gd name="connsiteX5" fmla="*/ 1600200 w 1600839"/>
                              <a:gd name="connsiteY5" fmla="*/ 1409700 h 1504950"/>
                              <a:gd name="connsiteX6" fmla="*/ 1571625 w 1600839"/>
                              <a:gd name="connsiteY6" fmla="*/ 1447800 h 1504950"/>
                              <a:gd name="connsiteX7" fmla="*/ 1495425 w 1600839"/>
                              <a:gd name="connsiteY7" fmla="*/ 1504950 h 1504950"/>
                              <a:gd name="connsiteX0" fmla="*/ 0 w 1605860"/>
                              <a:gd name="connsiteY0" fmla="*/ 0 h 1504950"/>
                              <a:gd name="connsiteX1" fmla="*/ 28575 w 1605860"/>
                              <a:gd name="connsiteY1" fmla="*/ 57150 h 1504950"/>
                              <a:gd name="connsiteX2" fmla="*/ 800100 w 1605860"/>
                              <a:gd name="connsiteY2" fmla="*/ 647700 h 1504950"/>
                              <a:gd name="connsiteX3" fmla="*/ 1238250 w 1605860"/>
                              <a:gd name="connsiteY3" fmla="*/ 990600 h 1504950"/>
                              <a:gd name="connsiteX4" fmla="*/ 1590675 w 1605860"/>
                              <a:gd name="connsiteY4" fmla="*/ 1371600 h 1504950"/>
                              <a:gd name="connsiteX5" fmla="*/ 1600200 w 1605860"/>
                              <a:gd name="connsiteY5" fmla="*/ 1409700 h 1504950"/>
                              <a:gd name="connsiteX6" fmla="*/ 1495425 w 1605860"/>
                              <a:gd name="connsiteY6" fmla="*/ 1504950 h 1504950"/>
                              <a:gd name="connsiteX0" fmla="*/ 0 w 1605860"/>
                              <a:gd name="connsiteY0" fmla="*/ 0 h 1409700"/>
                              <a:gd name="connsiteX1" fmla="*/ 28575 w 1605860"/>
                              <a:gd name="connsiteY1" fmla="*/ 57150 h 1409700"/>
                              <a:gd name="connsiteX2" fmla="*/ 800100 w 1605860"/>
                              <a:gd name="connsiteY2" fmla="*/ 647700 h 1409700"/>
                              <a:gd name="connsiteX3" fmla="*/ 1238250 w 1605860"/>
                              <a:gd name="connsiteY3" fmla="*/ 990600 h 1409700"/>
                              <a:gd name="connsiteX4" fmla="*/ 1590675 w 1605860"/>
                              <a:gd name="connsiteY4" fmla="*/ 1371600 h 1409700"/>
                              <a:gd name="connsiteX5" fmla="*/ 1600200 w 1605860"/>
                              <a:gd name="connsiteY5" fmla="*/ 1409700 h 1409700"/>
                              <a:gd name="connsiteX0" fmla="*/ 0 w 1590675"/>
                              <a:gd name="connsiteY0" fmla="*/ 0 h 1371600"/>
                              <a:gd name="connsiteX1" fmla="*/ 28575 w 1590675"/>
                              <a:gd name="connsiteY1" fmla="*/ 57150 h 1371600"/>
                              <a:gd name="connsiteX2" fmla="*/ 800100 w 1590675"/>
                              <a:gd name="connsiteY2" fmla="*/ 647700 h 1371600"/>
                              <a:gd name="connsiteX3" fmla="*/ 1238250 w 1590675"/>
                              <a:gd name="connsiteY3" fmla="*/ 990600 h 1371600"/>
                              <a:gd name="connsiteX4" fmla="*/ 1590675 w 1590675"/>
                              <a:gd name="connsiteY4" fmla="*/ 1371600 h 13716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1590675" h="1371600">
                                <a:moveTo>
                                  <a:pt x="0" y="0"/>
                                </a:moveTo>
                                <a:cubicBezTo>
                                  <a:pt x="9525" y="19050"/>
                                  <a:pt x="13515" y="42090"/>
                                  <a:pt x="28575" y="57150"/>
                                </a:cubicBezTo>
                                <a:cubicBezTo>
                                  <a:pt x="294796" y="323371"/>
                                  <a:pt x="461679" y="396397"/>
                                  <a:pt x="800100" y="647700"/>
                                </a:cubicBezTo>
                                <a:cubicBezTo>
                                  <a:pt x="948996" y="758267"/>
                                  <a:pt x="1100399" y="866534"/>
                                  <a:pt x="1238250" y="990600"/>
                                </a:cubicBezTo>
                                <a:cubicBezTo>
                                  <a:pt x="1450309" y="1181453"/>
                                  <a:pt x="1480157" y="1224243"/>
                                  <a:pt x="1590675" y="1371600"/>
                                </a:cubicBezTo>
                              </a:path>
                            </a:pathLst>
                          </a:custGeom>
                          <a:noFill/>
                          <a:ln w="28575">
                            <a:solidFill>
                              <a:srgbClr val="E72819"/>
                            </a:solidFill>
                            <a:tailEnd type="none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Freeform: Shape 23"/>
                        <wps:cNvSpPr/>
                        <wps:spPr>
                          <a:xfrm>
                            <a:off x="1533525" y="800100"/>
                            <a:ext cx="1162050" cy="1524000"/>
                          </a:xfrm>
                          <a:custGeom>
                            <a:avLst/>
                            <a:gdLst>
                              <a:gd name="connsiteX0" fmla="*/ 1162050 w 1162050"/>
                              <a:gd name="connsiteY0" fmla="*/ 0 h 1524000"/>
                              <a:gd name="connsiteX1" fmla="*/ 1133475 w 1162050"/>
                              <a:gd name="connsiteY1" fmla="*/ 47625 h 1524000"/>
                              <a:gd name="connsiteX2" fmla="*/ 523875 w 1162050"/>
                              <a:gd name="connsiteY2" fmla="*/ 704850 h 1524000"/>
                              <a:gd name="connsiteX3" fmla="*/ 438150 w 1162050"/>
                              <a:gd name="connsiteY3" fmla="*/ 857250 h 1524000"/>
                              <a:gd name="connsiteX4" fmla="*/ 361950 w 1162050"/>
                              <a:gd name="connsiteY4" fmla="*/ 1009650 h 1524000"/>
                              <a:gd name="connsiteX5" fmla="*/ 257175 w 1162050"/>
                              <a:gd name="connsiteY5" fmla="*/ 1162050 h 1524000"/>
                              <a:gd name="connsiteX6" fmla="*/ 219075 w 1162050"/>
                              <a:gd name="connsiteY6" fmla="*/ 1228725 h 1524000"/>
                              <a:gd name="connsiteX7" fmla="*/ 133350 w 1162050"/>
                              <a:gd name="connsiteY7" fmla="*/ 1323975 h 1524000"/>
                              <a:gd name="connsiteX8" fmla="*/ 38100 w 1162050"/>
                              <a:gd name="connsiteY8" fmla="*/ 1495425 h 1524000"/>
                              <a:gd name="connsiteX9" fmla="*/ 0 w 1162050"/>
                              <a:gd name="connsiteY9" fmla="*/ 1524000 h 15240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</a:cxnLst>
                            <a:rect l="l" t="t" r="r" b="b"/>
                            <a:pathLst>
                              <a:path w="1162050" h="1524000">
                                <a:moveTo>
                                  <a:pt x="1162050" y="0"/>
                                </a:moveTo>
                                <a:cubicBezTo>
                                  <a:pt x="1152525" y="15875"/>
                                  <a:pt x="1145901" y="33901"/>
                                  <a:pt x="1133475" y="47625"/>
                                </a:cubicBezTo>
                                <a:cubicBezTo>
                                  <a:pt x="932925" y="269128"/>
                                  <a:pt x="670367" y="444419"/>
                                  <a:pt x="523875" y="704850"/>
                                </a:cubicBezTo>
                                <a:cubicBezTo>
                                  <a:pt x="495300" y="755650"/>
                                  <a:pt x="465495" y="805777"/>
                                  <a:pt x="438150" y="857250"/>
                                </a:cubicBezTo>
                                <a:cubicBezTo>
                                  <a:pt x="411504" y="907408"/>
                                  <a:pt x="389533" y="960001"/>
                                  <a:pt x="361950" y="1009650"/>
                                </a:cubicBezTo>
                                <a:cubicBezTo>
                                  <a:pt x="234943" y="1238263"/>
                                  <a:pt x="345404" y="1029706"/>
                                  <a:pt x="257175" y="1162050"/>
                                </a:cubicBezTo>
                                <a:cubicBezTo>
                                  <a:pt x="242976" y="1183349"/>
                                  <a:pt x="233645" y="1207679"/>
                                  <a:pt x="219075" y="1228725"/>
                                </a:cubicBezTo>
                                <a:cubicBezTo>
                                  <a:pt x="192470" y="1267155"/>
                                  <a:pt x="165432" y="1291893"/>
                                  <a:pt x="133350" y="1323975"/>
                                </a:cubicBezTo>
                                <a:cubicBezTo>
                                  <a:pt x="100682" y="1397478"/>
                                  <a:pt x="91311" y="1431572"/>
                                  <a:pt x="38100" y="1495425"/>
                                </a:cubicBezTo>
                                <a:cubicBezTo>
                                  <a:pt x="27937" y="1507621"/>
                                  <a:pt x="0" y="1524000"/>
                                  <a:pt x="0" y="1524000"/>
                                </a:cubicBezTo>
                              </a:path>
                            </a:pathLst>
                          </a:custGeom>
                          <a:noFill/>
                          <a:ln w="28575">
                            <a:solidFill>
                              <a:srgbClr val="E72819"/>
                            </a:solidFill>
                            <a:tailEnd type="none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B8201E7" id="Group 27" o:spid="_x0000_s1033" style="position:absolute;left:0;text-align:left;margin-left:256.3pt;margin-top:300.7pt;width:245.25pt;height:183pt;z-index:251674624" coordsize="31146,232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">
                <v:shape id="Picture 20" o:spid="_x0000_s1034" type="#_x0000_t75" alt="A picture containing text, car, transport, van&#10;&#10;Description automatically generated" style="position:absolute;left:11906;top:8953;width:19240;height:97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" stroked="t" strokeweight=".5pt">
                  <v:imagedata r:id="rId14" o:title="A picture containing text, car, transport, van&#10;&#10;Description automatically generated"/>
                  <v:path arrowok="t"/>
                </v:shape>
                <v:shape id="Picture 19" o:spid="_x0000_s1035" type="#_x0000_t75" alt="A picture containing text, outdoor object&#10;&#10;Description automatically generated" style="position:absolute;top:8953;width:10287;height:97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" stroked="t" strokeweight=".5pt">
                  <v:imagedata r:id="rId15" o:title="A picture containing text, outdoor object&#10;&#10;Description automatically generated"/>
                  <v:path arrowok="t"/>
                </v:shape>
                <v:shape id="Picture 17" o:spid="_x0000_s1036" type="#_x0000_t75" alt="A picture containing outdoor, brick&#10;&#10;Description automatically generated" style="position:absolute;width:14020;height:70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" stroked="t" strokeweight=".5pt">
                  <v:imagedata r:id="rId16" o:title="A picture containing outdoor, brick&#10;&#10;Description automatically generated"/>
                  <v:path arrowok="t"/>
                </v:shape>
                <v:shape id="Text Box 18" o:spid="_x0000_s1037" type="#_x0000_t202" style="position:absolute;left:14668;top:95;width:5791;height:67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" filled="f" stroked="f" strokeweight=".5pt">
                  <v:textbox>
                    <w:txbxContent>
                      <w:p w14:paraId="54FF2987" w14:textId="77777777" w:rsidR="00A377F8" w:rsidRPr="00290C04" w:rsidRDefault="00A377F8" w:rsidP="00CC6EBD">
                        <w:pPr>
                          <w:rPr>
                            <w:color w:val="FF0000"/>
                            <w:sz w:val="96"/>
                            <w:szCs w:val="96"/>
                          </w:rPr>
                        </w:pPr>
                        <w:r w:rsidRPr="00290C04">
                          <w:rPr>
                            <w:color w:val="FF0000"/>
                            <w:sz w:val="96"/>
                            <w:szCs w:val="96"/>
                          </w:rPr>
                          <w:t>+</w:t>
                        </w:r>
                      </w:p>
                    </w:txbxContent>
                  </v:textbox>
                </v:shape>
                <v:shape id="Freeform: Shape 22" o:spid="_x0000_s1038" style="position:absolute;left:14859;top:7524;width:15906;height:13716;visibility:visible;mso-wrap-style:square;v-text-anchor:middle" coordsize="1590675,137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" path="m,c9525,19050,13515,42090,28575,57150,294796,323371,461679,396397,800100,647700v148896,110567,300299,218834,438150,342900c1450309,1181453,1480157,1224243,1590675,1371600e" filled="f" strokecolor="#e72819" strokeweight="2.25pt">
                  <v:path arrowok="t" o:connecttype="custom" o:connectlocs="0,0;28575,57150;800098,647700;1238247,990600;1590671,1371600" o:connectangles="0,0,0,0,0"/>
                </v:shape>
                <v:shape id="Freeform: Shape 23" o:spid="_x0000_s1039" style="position:absolute;left:15335;top:8001;width:11620;height:15240;visibility:visible;mso-wrap-style:square;v-text-anchor:middle" coordsize="1162050,1524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" path="m1162050,v-9525,15875,-16149,33901,-28575,47625c932925,269128,670367,444419,523875,704850v-28575,50800,-58380,100927,-85725,152400c411504,907408,389533,960001,361950,1009650v-127007,228613,-16546,20056,-104775,152400c242976,1183349,233645,1207679,219075,1228725v-26605,38430,-53643,63168,-85725,95250c100682,1397478,91311,1431572,38100,1495425,27937,1507621,,1524000,,1524000e" filled="f" strokecolor="#e72819" strokeweight="2.25pt">
                  <v:path arrowok="t" o:connecttype="custom" o:connectlocs="1162050,0;1133475,47625;523875,704850;438150,857250;361950,1009650;257175,1162050;219075,1228725;133350,1323975;38100,1495425;0,1524000" o:connectangles="0,0,0,0,0,0,0,0,0,0"/>
                </v:shape>
              </v:group>
            </w:pict>
          </mc:Fallback>
        </mc:AlternateContent>
      </w:r>
      <w:r w:rsidR="00CC6EB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32CC77E" wp14:editId="49D6E72E">
                <wp:simplePos x="0" y="0"/>
                <wp:positionH relativeFrom="column">
                  <wp:posOffset>2371725</wp:posOffset>
                </wp:positionH>
                <wp:positionV relativeFrom="paragraph">
                  <wp:posOffset>1790700</wp:posOffset>
                </wp:positionV>
                <wp:extent cx="335280" cy="335280"/>
                <wp:effectExtent l="0" t="0" r="26670" b="26670"/>
                <wp:wrapNone/>
                <wp:docPr id="13" name="Oval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5280" cy="335280"/>
                        </a:xfrm>
                        <a:prstGeom prst="ellipse">
                          <a:avLst/>
                        </a:prstGeom>
                        <a:solidFill>
                          <a:srgbClr val="F2EFF5"/>
                        </a:solidFill>
                        <a:ln w="9525">
                          <a:solidFill>
                            <a:srgbClr val="632A27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CC89D11" w14:textId="3D752CC6" w:rsidR="00CC6EBD" w:rsidRPr="000B1038" w:rsidRDefault="00CC6EBD" w:rsidP="00CC6EBD">
                            <w:pPr>
                              <w:jc w:val="center"/>
                              <w:rPr>
                                <w:b/>
                                <w:bCs/>
                                <w:color w:val="403152" w:themeColor="accent4" w:themeShade="8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403152" w:themeColor="accent4" w:themeShade="80"/>
                                <w:sz w:val="32"/>
                                <w:szCs w:val="32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32CC77E" id="Oval 13" o:spid="_x0000_s1040" style="position:absolute;left:0;text-align:left;margin-left:186.75pt;margin-top:141pt;width:26.4pt;height:26.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" fillcolor="#f2eff5" strokecolor="#632a27">
                <v:stroke endarrow="block"/>
                <v:textbox inset="0,0,0,0">
                  <w:txbxContent>
                    <w:p w14:paraId="3CC89D11" w14:textId="3D752CC6" w:rsidR="00CC6EBD" w:rsidRPr="000B1038" w:rsidRDefault="00CC6EBD" w:rsidP="00CC6EBD">
                      <w:pPr>
                        <w:jc w:val="center"/>
                        <w:rPr>
                          <w:b/>
                          <w:bCs/>
                          <w:color w:val="403152" w:themeColor="accent4" w:themeShade="80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color w:val="403152" w:themeColor="accent4" w:themeShade="80"/>
                          <w:sz w:val="32"/>
                          <w:szCs w:val="32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 w:rsidR="00CC6EBD"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0E7D37F5" wp14:editId="36E4A99A">
                <wp:simplePos x="0" y="0"/>
                <wp:positionH relativeFrom="margin">
                  <wp:posOffset>92710</wp:posOffset>
                </wp:positionH>
                <wp:positionV relativeFrom="paragraph">
                  <wp:posOffset>1818641</wp:posOffset>
                </wp:positionV>
                <wp:extent cx="504825" cy="361950"/>
                <wp:effectExtent l="0" t="0" r="9525" b="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4825" cy="361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67C2CB2" w14:textId="43F5911D" w:rsidR="00CC6EBD" w:rsidRPr="00847F27" w:rsidRDefault="00CC6EBD" w:rsidP="00CC6EBD">
                            <w:pPr>
                              <w:jc w:val="left"/>
                              <w:rPr>
                                <w:color w:val="FF00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color w:val="FF0000"/>
                                <w:sz w:val="48"/>
                                <w:szCs w:val="48"/>
                              </w:rPr>
                              <w:t>- 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7D37F5" id="Text Box 25" o:spid="_x0000_s1041" type="#_x0000_t202" style="position:absolute;left:0;text-align:left;margin-left:7.3pt;margin-top:143.2pt;width:39.75pt;height:28.5pt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" fillcolor="white [3201]" stroked="f" strokeweight=".5pt">
                <v:textbox inset="0,0,0,0">
                  <w:txbxContent>
                    <w:p w14:paraId="167C2CB2" w14:textId="43F5911D" w:rsidR="00CC6EBD" w:rsidRPr="00847F27" w:rsidRDefault="00CC6EBD" w:rsidP="00CC6EBD">
                      <w:pPr>
                        <w:jc w:val="left"/>
                        <w:rPr>
                          <w:color w:val="FF0000"/>
                          <w:sz w:val="48"/>
                          <w:szCs w:val="48"/>
                        </w:rPr>
                      </w:pPr>
                      <w:r>
                        <w:rPr>
                          <w:color w:val="FF0000"/>
                          <w:sz w:val="48"/>
                          <w:szCs w:val="48"/>
                        </w:rPr>
                        <w:t>- K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C6EBD"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236E9941" wp14:editId="7D4B3901">
                <wp:simplePos x="0" y="0"/>
                <wp:positionH relativeFrom="column">
                  <wp:posOffset>92710</wp:posOffset>
                </wp:positionH>
                <wp:positionV relativeFrom="paragraph">
                  <wp:posOffset>3475990</wp:posOffset>
                </wp:positionV>
                <wp:extent cx="1047750" cy="428625"/>
                <wp:effectExtent l="0" t="0" r="0" b="9525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47750" cy="4286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6A69030" w14:textId="5EF898E3" w:rsidR="00CC6EBD" w:rsidRPr="00847F27" w:rsidRDefault="00CC6EBD" w:rsidP="00CC6EBD">
                            <w:pPr>
                              <w:jc w:val="left"/>
                              <w:rPr>
                                <w:color w:val="FF00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color w:val="FF0000"/>
                                <w:sz w:val="48"/>
                                <w:szCs w:val="48"/>
                              </w:rPr>
                              <w:t xml:space="preserve">- I </w:t>
                            </w:r>
                            <w:r w:rsidRPr="00CC6EBD">
                              <w:rPr>
                                <w:color w:val="FF0000"/>
                                <w:sz w:val="48"/>
                                <w:szCs w:val="48"/>
                              </w:rPr>
                              <w:sym w:font="Wingdings" w:char="F0E8"/>
                            </w:r>
                            <w:r>
                              <w:rPr>
                                <w:color w:val="FF0000"/>
                                <w:sz w:val="48"/>
                                <w:szCs w:val="48"/>
                              </w:rPr>
                              <w:t xml:space="preserve"> 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6E9941" id="Text Box 11" o:spid="_x0000_s1042" type="#_x0000_t202" style="position:absolute;left:0;text-align:left;margin-left:7.3pt;margin-top:273.7pt;width:82.5pt;height:33.7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" fillcolor="white [3201]" stroked="f" strokeweight=".5pt">
                <v:textbox inset="0,0,0,0">
                  <w:txbxContent>
                    <w:p w14:paraId="56A69030" w14:textId="5EF898E3" w:rsidR="00CC6EBD" w:rsidRPr="00847F27" w:rsidRDefault="00CC6EBD" w:rsidP="00CC6EBD">
                      <w:pPr>
                        <w:jc w:val="left"/>
                        <w:rPr>
                          <w:color w:val="FF0000"/>
                          <w:sz w:val="48"/>
                          <w:szCs w:val="48"/>
                        </w:rPr>
                      </w:pPr>
                      <w:r>
                        <w:rPr>
                          <w:color w:val="FF0000"/>
                          <w:sz w:val="48"/>
                          <w:szCs w:val="48"/>
                        </w:rPr>
                        <w:t xml:space="preserve">- I </w:t>
                      </w:r>
                      <w:r w:rsidRPr="00CC6EBD">
                        <w:rPr>
                          <w:color w:val="FF0000"/>
                          <w:sz w:val="48"/>
                          <w:szCs w:val="48"/>
                        </w:rPr>
                        <w:sym w:font="Wingdings" w:char="F0E8"/>
                      </w:r>
                      <w:r>
                        <w:rPr>
                          <w:color w:val="FF0000"/>
                          <w:sz w:val="48"/>
                          <w:szCs w:val="48"/>
                        </w:rPr>
                        <w:t xml:space="preserve"> O</w:t>
                      </w:r>
                    </w:p>
                  </w:txbxContent>
                </v:textbox>
              </v:shape>
            </w:pict>
          </mc:Fallback>
        </mc:AlternateContent>
      </w:r>
      <w:r w:rsidR="000B1038">
        <w:rPr>
          <w:noProof/>
        </w:rPr>
        <w:drawing>
          <wp:anchor distT="0" distB="0" distL="114300" distR="114300" simplePos="0" relativeHeight="251644924" behindDoc="0" locked="0" layoutInCell="1" allowOverlap="1" wp14:anchorId="6FE20481" wp14:editId="30092F66">
            <wp:simplePos x="0" y="0"/>
            <wp:positionH relativeFrom="page">
              <wp:posOffset>1864995</wp:posOffset>
            </wp:positionH>
            <wp:positionV relativeFrom="paragraph">
              <wp:posOffset>2239645</wp:posOffset>
            </wp:positionV>
            <wp:extent cx="1338456" cy="1104900"/>
            <wp:effectExtent l="19050" t="19050" r="14605" b="19050"/>
            <wp:wrapNone/>
            <wp:docPr id="8" name="Picture 8" descr="A picture containing grass, nature, hill, hillsid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A picture containing grass, nature, hill, hillside&#10;&#10;Description automatically generated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8456" cy="1104900"/>
                    </a:xfrm>
                    <a:prstGeom prst="rect">
                      <a:avLst/>
                    </a:prstGeom>
                    <a:ln w="6350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B1038">
        <w:rPr>
          <w:noProof/>
        </w:rPr>
        <w:drawing>
          <wp:anchor distT="0" distB="0" distL="114300" distR="114300" simplePos="0" relativeHeight="251645949" behindDoc="0" locked="0" layoutInCell="1" allowOverlap="1" wp14:anchorId="1073EDA1" wp14:editId="6B6C1812">
            <wp:simplePos x="0" y="0"/>
            <wp:positionH relativeFrom="page">
              <wp:posOffset>546735</wp:posOffset>
            </wp:positionH>
            <wp:positionV relativeFrom="paragraph">
              <wp:posOffset>2239645</wp:posOffset>
            </wp:positionV>
            <wp:extent cx="1135380" cy="1104900"/>
            <wp:effectExtent l="19050" t="19050" r="26670" b="1905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5380" cy="1104900"/>
                    </a:xfrm>
                    <a:prstGeom prst="rect">
                      <a:avLst/>
                    </a:prstGeom>
                    <a:ln w="6350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  <w:r w:rsidR="000B1038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3C81DF6A" wp14:editId="7FC8013E">
                <wp:simplePos x="0" y="0"/>
                <wp:positionH relativeFrom="column">
                  <wp:posOffset>6164580</wp:posOffset>
                </wp:positionH>
                <wp:positionV relativeFrom="paragraph">
                  <wp:posOffset>144780</wp:posOffset>
                </wp:positionV>
                <wp:extent cx="335280" cy="335280"/>
                <wp:effectExtent l="0" t="0" r="26670" b="26670"/>
                <wp:wrapNone/>
                <wp:docPr id="4" name="Oval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5280" cy="335280"/>
                        </a:xfrm>
                        <a:prstGeom prst="ellipse">
                          <a:avLst/>
                        </a:prstGeom>
                        <a:solidFill>
                          <a:srgbClr val="F2EFF5"/>
                        </a:solidFill>
                        <a:ln w="9525">
                          <a:solidFill>
                            <a:srgbClr val="632A27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C22D5FE" w14:textId="0B7DEF30" w:rsidR="000B1038" w:rsidRPr="000B1038" w:rsidRDefault="000B1038" w:rsidP="000B1038">
                            <w:pPr>
                              <w:jc w:val="center"/>
                              <w:rPr>
                                <w:b/>
                                <w:bCs/>
                                <w:color w:val="403152" w:themeColor="accent4" w:themeShade="8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403152" w:themeColor="accent4" w:themeShade="80"/>
                                <w:sz w:val="32"/>
                                <w:szCs w:val="32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C81DF6A" id="Oval 4" o:spid="_x0000_s1043" style="position:absolute;left:0;text-align:left;margin-left:485.4pt;margin-top:11.4pt;width:26.4pt;height:26.4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" fillcolor="#f2eff5" strokecolor="#632a27">
                <v:stroke endarrow="block"/>
                <v:textbox inset="0,0,0,0">
                  <w:txbxContent>
                    <w:p w14:paraId="2C22D5FE" w14:textId="0B7DEF30" w:rsidR="000B1038" w:rsidRPr="000B1038" w:rsidRDefault="000B1038" w:rsidP="000B1038">
                      <w:pPr>
                        <w:jc w:val="center"/>
                        <w:rPr>
                          <w:b/>
                          <w:bCs/>
                          <w:color w:val="403152" w:themeColor="accent4" w:themeShade="80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color w:val="403152" w:themeColor="accent4" w:themeShade="80"/>
                          <w:sz w:val="32"/>
                          <w:szCs w:val="32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 w:rsidR="000B1038">
        <w:rPr>
          <w:noProof/>
        </w:rPr>
        <w:drawing>
          <wp:anchor distT="0" distB="0" distL="114300" distR="114300" simplePos="0" relativeHeight="251647999" behindDoc="0" locked="0" layoutInCell="1" allowOverlap="1" wp14:anchorId="0A743025" wp14:editId="4EF74E31">
            <wp:simplePos x="0" y="0"/>
            <wp:positionH relativeFrom="page">
              <wp:posOffset>4333875</wp:posOffset>
            </wp:positionH>
            <wp:positionV relativeFrom="paragraph">
              <wp:posOffset>330835</wp:posOffset>
            </wp:positionV>
            <wp:extent cx="2148840" cy="1148080"/>
            <wp:effectExtent l="19050" t="19050" r="22860" b="1397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8840" cy="1148080"/>
                    </a:xfrm>
                    <a:prstGeom prst="rect">
                      <a:avLst/>
                    </a:prstGeom>
                    <a:ln w="6350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B1038">
        <w:rPr>
          <w:noProof/>
        </w:rPr>
        <w:drawing>
          <wp:anchor distT="0" distB="0" distL="114300" distR="114300" simplePos="0" relativeHeight="251646974" behindDoc="0" locked="0" layoutInCell="1" allowOverlap="1" wp14:anchorId="71A2D5E1" wp14:editId="2CE45756">
            <wp:simplePos x="0" y="0"/>
            <wp:positionH relativeFrom="page">
              <wp:posOffset>4333875</wp:posOffset>
            </wp:positionH>
            <wp:positionV relativeFrom="paragraph">
              <wp:posOffset>1748155</wp:posOffset>
            </wp:positionV>
            <wp:extent cx="2148840" cy="1203960"/>
            <wp:effectExtent l="19050" t="19050" r="22860" b="15240"/>
            <wp:wrapNone/>
            <wp:docPr id="3" name="Picture 3" descr="A group of puppi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group of puppies&#10;&#10;Description automatically generated with medium confidence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8840" cy="1203960"/>
                    </a:xfrm>
                    <a:prstGeom prst="rect">
                      <a:avLst/>
                    </a:prstGeom>
                    <a:ln w="6350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  <w:r w:rsidR="000B1038">
        <w:rPr>
          <w:noProof/>
        </w:rPr>
        <w:drawing>
          <wp:anchor distT="0" distB="0" distL="114300" distR="114300" simplePos="0" relativeHeight="251649024" behindDoc="0" locked="0" layoutInCell="1" allowOverlap="1" wp14:anchorId="6E2F4E56" wp14:editId="007F8060">
            <wp:simplePos x="0" y="0"/>
            <wp:positionH relativeFrom="page">
              <wp:posOffset>988695</wp:posOffset>
            </wp:positionH>
            <wp:positionV relativeFrom="paragraph">
              <wp:posOffset>258445</wp:posOffset>
            </wp:positionV>
            <wp:extent cx="1790700" cy="1181100"/>
            <wp:effectExtent l="19050" t="19050" r="19050" b="19050"/>
            <wp:wrapNone/>
            <wp:docPr id="1" name="Picture 1" descr="Calendar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Calendar&#10;&#10;Description automatically generated with low confidence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181100"/>
                    </a:xfrm>
                    <a:prstGeom prst="rect">
                      <a:avLst/>
                    </a:prstGeom>
                    <a:ln w="6350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  <w:r w:rsidR="000B1038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006912AE" wp14:editId="366C9CCC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335280" cy="335280"/>
                <wp:effectExtent l="0" t="0" r="26670" b="26670"/>
                <wp:wrapNone/>
                <wp:docPr id="6" name="Oval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5280" cy="335280"/>
                        </a:xfrm>
                        <a:prstGeom prst="ellipse">
                          <a:avLst/>
                        </a:prstGeom>
                        <a:solidFill>
                          <a:srgbClr val="F2EFF5"/>
                        </a:solidFill>
                        <a:ln w="9525">
                          <a:solidFill>
                            <a:srgbClr val="632A27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7A80D67" w14:textId="77777777" w:rsidR="000B1038" w:rsidRPr="000B1038" w:rsidRDefault="000B1038" w:rsidP="000B1038">
                            <w:pPr>
                              <w:jc w:val="center"/>
                              <w:rPr>
                                <w:b/>
                                <w:bCs/>
                                <w:color w:val="403152" w:themeColor="accent4" w:themeShade="80"/>
                                <w:sz w:val="32"/>
                                <w:szCs w:val="32"/>
                              </w:rPr>
                            </w:pPr>
                            <w:r w:rsidRPr="000B1038">
                              <w:rPr>
                                <w:b/>
                                <w:bCs/>
                                <w:color w:val="403152" w:themeColor="accent4" w:themeShade="80"/>
                                <w:sz w:val="32"/>
                                <w:szCs w:val="32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06912AE" id="Oval 6" o:spid="_x0000_s1044" style="position:absolute;left:0;text-align:left;margin-left:0;margin-top:0;width:26.4pt;height:26.4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" fillcolor="#f2eff5" strokecolor="#632a27">
                <v:stroke endarrow="block"/>
                <v:textbox inset="0,0,0,0">
                  <w:txbxContent>
                    <w:p w14:paraId="27A80D67" w14:textId="77777777" w:rsidR="000B1038" w:rsidRPr="000B1038" w:rsidRDefault="000B1038" w:rsidP="000B1038">
                      <w:pPr>
                        <w:jc w:val="center"/>
                        <w:rPr>
                          <w:b/>
                          <w:bCs/>
                          <w:color w:val="403152" w:themeColor="accent4" w:themeShade="80"/>
                          <w:sz w:val="32"/>
                          <w:szCs w:val="32"/>
                        </w:rPr>
                      </w:pPr>
                      <w:r w:rsidRPr="000B1038">
                        <w:rPr>
                          <w:b/>
                          <w:bCs/>
                          <w:color w:val="403152" w:themeColor="accent4" w:themeShade="80"/>
                          <w:sz w:val="32"/>
                          <w:szCs w:val="32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</w:p>
    <w:p w14:paraId="5874DCE6" w14:textId="77777777" w:rsidR="00C21DA3" w:rsidRDefault="00C21DA3">
      <w:pPr>
        <w:jc w:val="left"/>
        <w:rPr>
          <w:lang w:val="en-US"/>
        </w:rPr>
      </w:pPr>
      <w:r>
        <w:rPr>
          <w:lang w:val="en-US"/>
        </w:rPr>
        <w:br w:type="page"/>
      </w:r>
    </w:p>
    <w:p w14:paraId="164B51A1" w14:textId="132D1E54" w:rsidR="00C21DA3" w:rsidRDefault="00C21DA3" w:rsidP="00C21DA3">
      <w:pPr>
        <w:pBdr>
          <w:top w:val="single" w:sz="4" w:space="3" w:color="auto"/>
          <w:left w:val="single" w:sz="4" w:space="4" w:color="auto"/>
          <w:bottom w:val="single" w:sz="4" w:space="3" w:color="auto"/>
          <w:right w:val="single" w:sz="4" w:space="4" w:color="auto"/>
        </w:pBdr>
        <w:shd w:val="clear" w:color="auto" w:fill="FFFFCC"/>
        <w:ind w:left="3686" w:right="3827"/>
        <w:jc w:val="center"/>
        <w:rPr>
          <w:lang w:val="en-US"/>
        </w:rPr>
      </w:pPr>
      <w:r>
        <w:rPr>
          <w:lang w:val="en-US"/>
        </w:rPr>
        <w:lastRenderedPageBreak/>
        <w:t xml:space="preserve">The </w:t>
      </w:r>
      <w:r>
        <w:rPr>
          <w:lang w:val="en-US"/>
        </w:rPr>
        <w:t>middling</w:t>
      </w:r>
      <w:r>
        <w:rPr>
          <w:lang w:val="en-US"/>
        </w:rPr>
        <w:t xml:space="preserve"> films</w:t>
      </w:r>
    </w:p>
    <w:p w14:paraId="3D233624" w14:textId="77777777" w:rsidR="00C21DA3" w:rsidRDefault="00C21DA3" w:rsidP="00C21DA3">
      <w:pPr>
        <w:rPr>
          <w:lang w:val="en-US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08A0FDF" wp14:editId="3B8FA57E">
                <wp:simplePos x="0" y="0"/>
                <wp:positionH relativeFrom="column">
                  <wp:posOffset>-84455</wp:posOffset>
                </wp:positionH>
                <wp:positionV relativeFrom="paragraph">
                  <wp:posOffset>932375</wp:posOffset>
                </wp:positionV>
                <wp:extent cx="335280" cy="335280"/>
                <wp:effectExtent l="0" t="0" r="26670" b="26670"/>
                <wp:wrapNone/>
                <wp:docPr id="5" name="Oval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5280" cy="335280"/>
                        </a:xfrm>
                        <a:prstGeom prst="ellipse">
                          <a:avLst/>
                        </a:prstGeom>
                        <a:solidFill>
                          <a:srgbClr val="FEF2E8"/>
                        </a:solidFill>
                        <a:ln w="9525">
                          <a:solidFill>
                            <a:srgbClr val="632A27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EEB32A1" w14:textId="77777777" w:rsidR="00C21DA3" w:rsidRPr="003D1FF6" w:rsidRDefault="00C21DA3" w:rsidP="00C21DA3">
                            <w:pPr>
                              <w:jc w:val="center"/>
                              <w:rPr>
                                <w:b/>
                                <w:bCs/>
                                <w:color w:val="984806" w:themeColor="accent6" w:themeShade="80"/>
                                <w:sz w:val="32"/>
                                <w:szCs w:val="32"/>
                              </w:rPr>
                            </w:pPr>
                            <w:r w:rsidRPr="003D1FF6">
                              <w:rPr>
                                <w:b/>
                                <w:bCs/>
                                <w:color w:val="984806" w:themeColor="accent6" w:themeShade="80"/>
                                <w:sz w:val="32"/>
                                <w:szCs w:val="32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08A0FDF" id="Oval 5" o:spid="_x0000_s1045" style="position:absolute;left:0;text-align:left;margin-left:-6.65pt;margin-top:73.4pt;width:26.4pt;height:26.4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" fillcolor="#fef2e8" strokecolor="#632a27">
                <v:stroke endarrow="block"/>
                <v:textbox inset="0,0,0,0">
                  <w:txbxContent>
                    <w:p w14:paraId="7EEB32A1" w14:textId="77777777" w:rsidR="00C21DA3" w:rsidRPr="003D1FF6" w:rsidRDefault="00C21DA3" w:rsidP="00C21DA3">
                      <w:pPr>
                        <w:jc w:val="center"/>
                        <w:rPr>
                          <w:b/>
                          <w:bCs/>
                          <w:color w:val="984806" w:themeColor="accent6" w:themeShade="80"/>
                          <w:sz w:val="32"/>
                          <w:szCs w:val="32"/>
                        </w:rPr>
                      </w:pPr>
                      <w:r w:rsidRPr="003D1FF6">
                        <w:rPr>
                          <w:b/>
                          <w:bCs/>
                          <w:color w:val="984806" w:themeColor="accent6" w:themeShade="80"/>
                          <w:sz w:val="32"/>
                          <w:szCs w:val="32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10CCB78E" wp14:editId="18AA81D4">
                <wp:simplePos x="0" y="0"/>
                <wp:positionH relativeFrom="column">
                  <wp:posOffset>3615202</wp:posOffset>
                </wp:positionH>
                <wp:positionV relativeFrom="paragraph">
                  <wp:posOffset>3295015</wp:posOffset>
                </wp:positionV>
                <wp:extent cx="3238500" cy="0"/>
                <wp:effectExtent l="0" t="0" r="0" b="0"/>
                <wp:wrapNone/>
                <wp:docPr id="39" name="Straight Connector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23850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E72819"/>
                          </a:solidFill>
                          <a:prstDash val="sysDot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43F3239" id="Straight Connector 39" o:spid="_x0000_s1026" style="position:absolute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84.65pt,259.45pt" to="539.65pt,25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" strokecolor="#e72819" strokeweight="1.5pt">
                <v:stroke dashstyle="1 1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6043612E" wp14:editId="13F40046">
                <wp:simplePos x="0" y="0"/>
                <wp:positionH relativeFrom="column">
                  <wp:posOffset>90317</wp:posOffset>
                </wp:positionH>
                <wp:positionV relativeFrom="paragraph">
                  <wp:posOffset>2098675</wp:posOffset>
                </wp:positionV>
                <wp:extent cx="3514725" cy="352425"/>
                <wp:effectExtent l="0" t="0" r="28575" b="28575"/>
                <wp:wrapNone/>
                <wp:docPr id="9" name="Straight Connector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514725" cy="352425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E72819"/>
                          </a:solidFill>
                          <a:prstDash val="sysDot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EAC921B" id="Straight Connector 9" o:spid="_x0000_s1026" style="position:absolute;flip:x y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.1pt,165.25pt" to="283.85pt,19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" strokecolor="#e72819" strokeweight="1.5pt">
                <v:stroke dashstyle="1 1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12BB39C0" wp14:editId="33A336B2">
                <wp:simplePos x="0" y="0"/>
                <wp:positionH relativeFrom="column">
                  <wp:posOffset>3626485</wp:posOffset>
                </wp:positionH>
                <wp:positionV relativeFrom="paragraph">
                  <wp:posOffset>289072</wp:posOffset>
                </wp:positionV>
                <wp:extent cx="1266825" cy="2143125"/>
                <wp:effectExtent l="0" t="0" r="28575" b="28575"/>
                <wp:wrapNone/>
                <wp:docPr id="12" name="Straight Connector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66825" cy="2143125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E72819"/>
                          </a:solidFill>
                          <a:prstDash val="sysDot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F7F9A68" id="Straight Connector 12" o:spid="_x0000_s1026" style="position:absolute;flip:x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5.55pt,22.75pt" to="385.3pt,19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" strokecolor="#e72819" strokeweight="1.5pt">
                <v:stroke dashstyle="1 1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17760A22" wp14:editId="266F680F">
                <wp:simplePos x="0" y="0"/>
                <wp:positionH relativeFrom="column">
                  <wp:posOffset>1619250</wp:posOffset>
                </wp:positionH>
                <wp:positionV relativeFrom="paragraph">
                  <wp:posOffset>2748915</wp:posOffset>
                </wp:positionV>
                <wp:extent cx="335280" cy="335280"/>
                <wp:effectExtent l="0" t="0" r="26670" b="2667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5280" cy="335280"/>
                        </a:xfrm>
                        <a:prstGeom prst="ellipse">
                          <a:avLst/>
                        </a:prstGeom>
                        <a:solidFill>
                          <a:srgbClr val="FEF2E8"/>
                        </a:solidFill>
                        <a:ln w="9525">
                          <a:solidFill>
                            <a:srgbClr val="632A27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0465917" w14:textId="77777777" w:rsidR="00C21DA3" w:rsidRPr="003D1FF6" w:rsidRDefault="00C21DA3" w:rsidP="00C21DA3">
                            <w:pPr>
                              <w:jc w:val="center"/>
                              <w:rPr>
                                <w:b/>
                                <w:bCs/>
                                <w:color w:val="984806" w:themeColor="accent6" w:themeShade="8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984806" w:themeColor="accent6" w:themeShade="80"/>
                                <w:sz w:val="32"/>
                                <w:szCs w:val="32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7760A22" id="Oval 15" o:spid="_x0000_s1046" style="position:absolute;left:0;text-align:left;margin-left:127.5pt;margin-top:216.45pt;width:26.4pt;height:26.4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" fillcolor="#fef2e8" strokecolor="#632a27">
                <v:stroke endarrow="block"/>
                <v:textbox inset="0,0,0,0">
                  <w:txbxContent>
                    <w:p w14:paraId="10465917" w14:textId="77777777" w:rsidR="00C21DA3" w:rsidRPr="003D1FF6" w:rsidRDefault="00C21DA3" w:rsidP="00C21DA3">
                      <w:pPr>
                        <w:jc w:val="center"/>
                        <w:rPr>
                          <w:b/>
                          <w:bCs/>
                          <w:color w:val="984806" w:themeColor="accent6" w:themeShade="80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color w:val="984806" w:themeColor="accent6" w:themeShade="80"/>
                          <w:sz w:val="32"/>
                          <w:szCs w:val="32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91008" behindDoc="0" locked="0" layoutInCell="1" allowOverlap="1" wp14:anchorId="1AF7D9A6" wp14:editId="316572BF">
            <wp:simplePos x="0" y="0"/>
            <wp:positionH relativeFrom="page">
              <wp:posOffset>879475</wp:posOffset>
            </wp:positionH>
            <wp:positionV relativeFrom="paragraph">
              <wp:posOffset>3334432</wp:posOffset>
            </wp:positionV>
            <wp:extent cx="2577353" cy="1428750"/>
            <wp:effectExtent l="19050" t="19050" r="13970" b="19050"/>
            <wp:wrapNone/>
            <wp:docPr id="57" name="Picture 57" descr="A picture containing gras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picture containing grass&#10;&#10;Description automatically generated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7353" cy="1428750"/>
                    </a:xfrm>
                    <a:prstGeom prst="rect">
                      <a:avLst/>
                    </a:prstGeom>
                    <a:ln w="6350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1BEFE121" wp14:editId="5C9C7D5D">
                <wp:simplePos x="0" y="0"/>
                <wp:positionH relativeFrom="column">
                  <wp:posOffset>3616960</wp:posOffset>
                </wp:positionH>
                <wp:positionV relativeFrom="paragraph">
                  <wp:posOffset>2466339</wp:posOffset>
                </wp:positionV>
                <wp:extent cx="0" cy="2847975"/>
                <wp:effectExtent l="0" t="0" r="38100" b="28575"/>
                <wp:wrapNone/>
                <wp:docPr id="38" name="Straight Connector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847975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E72819"/>
                          </a:solidFill>
                          <a:prstDash val="sysDot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86E62F0" id="Straight Connector 38" o:spid="_x0000_s1026" style="position:absolute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84.8pt,194.2pt" to="284.8pt,41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" strokecolor="#e72819" strokeweight="1.5pt">
                <v:stroke dashstyle="1 1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7A823279" wp14:editId="6FD7360E">
                <wp:simplePos x="0" y="0"/>
                <wp:positionH relativeFrom="column">
                  <wp:posOffset>-135890</wp:posOffset>
                </wp:positionH>
                <wp:positionV relativeFrom="paragraph">
                  <wp:posOffset>5323840</wp:posOffset>
                </wp:positionV>
                <wp:extent cx="6858000" cy="0"/>
                <wp:effectExtent l="0" t="0" r="0" b="0"/>
                <wp:wrapNone/>
                <wp:docPr id="37" name="Straight Connector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85800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E72819"/>
                          </a:solidFill>
                          <a:prstDash val="sysDot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59DEE3A5" id="Straight Connector 37" o:spid="_x0000_s1026" style="position:absolute;z-index:251708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10.7pt,419.2pt" to="529.3pt,41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" strokecolor="#e72819" strokeweight="1.5pt">
                <v:stroke dashstyle="1 1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2E4198B8" wp14:editId="258C9865">
                <wp:simplePos x="0" y="0"/>
                <wp:positionH relativeFrom="margin">
                  <wp:align>right</wp:align>
                </wp:positionH>
                <wp:positionV relativeFrom="paragraph">
                  <wp:posOffset>6096000</wp:posOffset>
                </wp:positionV>
                <wp:extent cx="335280" cy="335280"/>
                <wp:effectExtent l="0" t="0" r="26670" b="26670"/>
                <wp:wrapNone/>
                <wp:docPr id="26" name="Oval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5280" cy="335280"/>
                        </a:xfrm>
                        <a:prstGeom prst="ellipse">
                          <a:avLst/>
                        </a:prstGeom>
                        <a:solidFill>
                          <a:srgbClr val="FEF2E8"/>
                        </a:solidFill>
                        <a:ln w="9525">
                          <a:solidFill>
                            <a:srgbClr val="632A27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3313248" w14:textId="77777777" w:rsidR="00C21DA3" w:rsidRPr="003D1FF6" w:rsidRDefault="00C21DA3" w:rsidP="00C21DA3">
                            <w:pPr>
                              <w:jc w:val="center"/>
                              <w:rPr>
                                <w:b/>
                                <w:bCs/>
                                <w:color w:val="984806" w:themeColor="accent6" w:themeShade="8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984806" w:themeColor="accent6" w:themeShade="80"/>
                                <w:sz w:val="32"/>
                                <w:szCs w:val="32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E4198B8" id="Oval 26" o:spid="_x0000_s1047" style="position:absolute;left:0;text-align:left;margin-left:-24.8pt;margin-top:480pt;width:26.4pt;height:26.4pt;z-index:25170534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" fillcolor="#fef2e8" strokecolor="#632a27">
                <v:stroke endarrow="block"/>
                <v:textbox inset="0,0,0,0">
                  <w:txbxContent>
                    <w:p w14:paraId="73313248" w14:textId="77777777" w:rsidR="00C21DA3" w:rsidRPr="003D1FF6" w:rsidRDefault="00C21DA3" w:rsidP="00C21DA3">
                      <w:pPr>
                        <w:jc w:val="center"/>
                        <w:rPr>
                          <w:b/>
                          <w:bCs/>
                          <w:color w:val="984806" w:themeColor="accent6" w:themeShade="80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color w:val="984806" w:themeColor="accent6" w:themeShade="80"/>
                          <w:sz w:val="32"/>
                          <w:szCs w:val="32"/>
                        </w:rPr>
                        <w:t>5</w:t>
                      </w:r>
                    </w:p>
                  </w:txbxContent>
                </v:textbox>
                <w10:wrap anchorx="margin"/>
              </v:oval>
            </w:pict>
          </mc:Fallback>
        </mc:AlternateContent>
      </w:r>
      <w:r w:rsidRPr="00BD6F15">
        <w:rPr>
          <w:noProof/>
          <w:color w:val="4F6228" w:themeColor="accent3" w:themeShade="80"/>
        </w:rPr>
        <mc:AlternateContent>
          <mc:Choice Requires="wpg">
            <w:drawing>
              <wp:anchor distT="0" distB="0" distL="114300" distR="114300" simplePos="0" relativeHeight="251704320" behindDoc="0" locked="0" layoutInCell="1" allowOverlap="1" wp14:anchorId="1DBF3475" wp14:editId="4B4C3735">
                <wp:simplePos x="0" y="0"/>
                <wp:positionH relativeFrom="column">
                  <wp:posOffset>5160645</wp:posOffset>
                </wp:positionH>
                <wp:positionV relativeFrom="paragraph">
                  <wp:posOffset>6153150</wp:posOffset>
                </wp:positionV>
                <wp:extent cx="457200" cy="352425"/>
                <wp:effectExtent l="0" t="0" r="19050" b="28575"/>
                <wp:wrapNone/>
                <wp:docPr id="36" name="Group 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7200" cy="352425"/>
                          <a:chOff x="0" y="0"/>
                          <a:chExt cx="457200" cy="352425"/>
                        </a:xfrm>
                      </wpg:grpSpPr>
                      <wps:wsp>
                        <wps:cNvPr id="40" name="Freeform: Shape 40"/>
                        <wps:cNvSpPr/>
                        <wps:spPr>
                          <a:xfrm>
                            <a:off x="47625" y="0"/>
                            <a:ext cx="409575" cy="342900"/>
                          </a:xfrm>
                          <a:custGeom>
                            <a:avLst/>
                            <a:gdLst>
                              <a:gd name="connsiteX0" fmla="*/ 0 w 523875"/>
                              <a:gd name="connsiteY0" fmla="*/ 0 h 485775"/>
                              <a:gd name="connsiteX1" fmla="*/ 209550 w 523875"/>
                              <a:gd name="connsiteY1" fmla="*/ 180975 h 485775"/>
                              <a:gd name="connsiteX2" fmla="*/ 371475 w 523875"/>
                              <a:gd name="connsiteY2" fmla="*/ 342900 h 485775"/>
                              <a:gd name="connsiteX3" fmla="*/ 447675 w 523875"/>
                              <a:gd name="connsiteY3" fmla="*/ 409575 h 485775"/>
                              <a:gd name="connsiteX4" fmla="*/ 523875 w 523875"/>
                              <a:gd name="connsiteY4" fmla="*/ 485775 h 48577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523875" h="485775">
                                <a:moveTo>
                                  <a:pt x="0" y="0"/>
                                </a:moveTo>
                                <a:cubicBezTo>
                                  <a:pt x="115674" y="138808"/>
                                  <a:pt x="-39341" y="-38635"/>
                                  <a:pt x="209550" y="180975"/>
                                </a:cubicBezTo>
                                <a:cubicBezTo>
                                  <a:pt x="266787" y="231478"/>
                                  <a:pt x="316410" y="290038"/>
                                  <a:pt x="371475" y="342900"/>
                                </a:cubicBezTo>
                                <a:cubicBezTo>
                                  <a:pt x="395822" y="366273"/>
                                  <a:pt x="422943" y="386609"/>
                                  <a:pt x="447675" y="409575"/>
                                </a:cubicBezTo>
                                <a:lnTo>
                                  <a:pt x="523875" y="485775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tailEnd type="none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Straight Connector 41"/>
                        <wps:cNvCnPr/>
                        <wps:spPr>
                          <a:xfrm flipH="1">
                            <a:off x="0" y="57150"/>
                            <a:ext cx="428625" cy="295275"/>
                          </a:xfrm>
                          <a:prstGeom prst="line">
                            <a:avLst/>
                          </a:prstGeom>
                          <a:ln w="25400">
                            <a:solidFill>
                              <a:srgbClr val="FF0000"/>
                            </a:solidFill>
                            <a:tailEnd type="non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45F1177" id="Group 36" o:spid="_x0000_s1026" style="position:absolute;margin-left:406.35pt;margin-top:484.5pt;width:36pt;height:27.75pt;z-index:251704320" coordsize="457200,3524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">
                <v:shape id="Freeform: Shape 40" o:spid="_x0000_s1027" style="position:absolute;left:47625;width:409575;height:342900;visibility:visible;mso-wrap-style:square;v-text-anchor:middle" coordsize="523875,485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" path="m,c115674,138808,-39341,-38635,209550,180975v57237,50503,106860,109063,161925,161925c395822,366273,422943,386609,447675,409575r76200,76200e" filled="f" strokecolor="red" strokeweight="2pt">
                  <v:path arrowok="t" o:connecttype="custom" o:connectlocs="0,0;163830,127747;290426,242047;350000,289112;409575,342900" o:connectangles="0,0,0,0,0"/>
                </v:shape>
                <v:line id="Straight Connector 41" o:spid="_x0000_s1028" style="position:absolute;flip:x;visibility:visible;mso-wrap-style:square" from="0,57150" to="428625,3524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" strokecolor="red" strokeweight="2pt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45EEC9C4" wp14:editId="74BF320D">
                <wp:simplePos x="0" y="0"/>
                <wp:positionH relativeFrom="column">
                  <wp:posOffset>5095875</wp:posOffset>
                </wp:positionH>
                <wp:positionV relativeFrom="paragraph">
                  <wp:posOffset>6029325</wp:posOffset>
                </wp:positionV>
                <wp:extent cx="676275" cy="666750"/>
                <wp:effectExtent l="0" t="0" r="0" b="0"/>
                <wp:wrapNone/>
                <wp:docPr id="42" name="Text Box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6275" cy="666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A6814A4" w14:textId="77777777" w:rsidR="00C21DA3" w:rsidRPr="009B654E" w:rsidRDefault="00C21DA3" w:rsidP="00C21DA3">
                            <w:pPr>
                              <w:jc w:val="center"/>
                              <w:rPr>
                                <w:color w:val="17365D" w:themeColor="text2" w:themeShade="BF"/>
                                <w:sz w:val="72"/>
                                <w:szCs w:val="72"/>
                              </w:rPr>
                            </w:pPr>
                            <w:r w:rsidRPr="009B654E">
                              <w:rPr>
                                <w:color w:val="17365D" w:themeColor="text2" w:themeShade="BF"/>
                                <w:sz w:val="72"/>
                                <w:szCs w:val="72"/>
                              </w:rPr>
                              <w:t>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EEC9C4" id="Text Box 42" o:spid="_x0000_s1048" type="#_x0000_t202" style="position:absolute;left:0;text-align:left;margin-left:401.25pt;margin-top:474.75pt;width:53.25pt;height:52.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" filled="f" stroked="f" strokeweight=".5pt">
                <v:textbox>
                  <w:txbxContent>
                    <w:p w14:paraId="0A6814A4" w14:textId="77777777" w:rsidR="00C21DA3" w:rsidRPr="009B654E" w:rsidRDefault="00C21DA3" w:rsidP="00C21DA3">
                      <w:pPr>
                        <w:jc w:val="center"/>
                        <w:rPr>
                          <w:color w:val="17365D" w:themeColor="text2" w:themeShade="BF"/>
                          <w:sz w:val="72"/>
                          <w:szCs w:val="72"/>
                        </w:rPr>
                      </w:pPr>
                      <w:r w:rsidRPr="009B654E">
                        <w:rPr>
                          <w:color w:val="17365D" w:themeColor="text2" w:themeShade="BF"/>
                          <w:sz w:val="72"/>
                          <w:szCs w:val="72"/>
                        </w:rPr>
                        <w:t>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85888" behindDoc="0" locked="0" layoutInCell="1" allowOverlap="1" wp14:anchorId="65F0125C" wp14:editId="45FD3427">
            <wp:simplePos x="0" y="0"/>
            <wp:positionH relativeFrom="page">
              <wp:posOffset>2857500</wp:posOffset>
            </wp:positionH>
            <wp:positionV relativeFrom="paragraph">
              <wp:posOffset>5628640</wp:posOffset>
            </wp:positionV>
            <wp:extent cx="2569029" cy="1280160"/>
            <wp:effectExtent l="19050" t="19050" r="22225" b="15240"/>
            <wp:wrapNone/>
            <wp:docPr id="58" name="Picture 58" descr="Diagram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Diagram&#10;&#10;Description automatically generated with medium confidence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9029" cy="1280160"/>
                    </a:xfrm>
                    <a:prstGeom prst="rect">
                      <a:avLst/>
                    </a:prstGeom>
                    <a:ln w="6350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1DC6A91E" wp14:editId="69529B6B">
                <wp:simplePos x="0" y="0"/>
                <wp:positionH relativeFrom="column">
                  <wp:posOffset>1724025</wp:posOffset>
                </wp:positionH>
                <wp:positionV relativeFrom="paragraph">
                  <wp:posOffset>5867400</wp:posOffset>
                </wp:positionV>
                <wp:extent cx="579120" cy="678180"/>
                <wp:effectExtent l="0" t="0" r="0" b="762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9120" cy="6781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EA249A0" w14:textId="77777777" w:rsidR="00C21DA3" w:rsidRPr="00290C04" w:rsidRDefault="00C21DA3" w:rsidP="00C21DA3">
                            <w:pPr>
                              <w:rPr>
                                <w:color w:val="FF0000"/>
                                <w:sz w:val="96"/>
                                <w:szCs w:val="96"/>
                              </w:rPr>
                            </w:pPr>
                            <w:r w:rsidRPr="00290C04">
                              <w:rPr>
                                <w:color w:val="FF0000"/>
                                <w:sz w:val="96"/>
                                <w:szCs w:val="96"/>
                              </w:rPr>
                              <w:t>+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DC6A91E" id="Text Box 43" o:spid="_x0000_s1049" type="#_x0000_t202" style="position:absolute;left:0;text-align:left;margin-left:135.75pt;margin-top:462pt;width:45.6pt;height:53.4pt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" fillcolor="white [3201]" stroked="f" strokeweight=".5pt">
                <v:textbox>
                  <w:txbxContent>
                    <w:p w14:paraId="6EA249A0" w14:textId="77777777" w:rsidR="00C21DA3" w:rsidRPr="00290C04" w:rsidRDefault="00C21DA3" w:rsidP="00C21DA3">
                      <w:pPr>
                        <w:rPr>
                          <w:color w:val="FF0000"/>
                          <w:sz w:val="96"/>
                          <w:szCs w:val="96"/>
                        </w:rPr>
                      </w:pPr>
                      <w:r w:rsidRPr="00290C04">
                        <w:rPr>
                          <w:color w:val="FF0000"/>
                          <w:sz w:val="96"/>
                          <w:szCs w:val="96"/>
                        </w:rPr>
                        <w:t>+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93056" behindDoc="0" locked="0" layoutInCell="1" allowOverlap="1" wp14:anchorId="21214891" wp14:editId="14E99D59">
            <wp:simplePos x="0" y="0"/>
            <wp:positionH relativeFrom="column">
              <wp:posOffset>2336800</wp:posOffset>
            </wp:positionH>
            <wp:positionV relativeFrom="paragraph">
              <wp:posOffset>542290</wp:posOffset>
            </wp:positionV>
            <wp:extent cx="1518920" cy="1234440"/>
            <wp:effectExtent l="19050" t="19050" r="24130" b="22860"/>
            <wp:wrapNone/>
            <wp:docPr id="59" name="Picture 59" descr="A person with curly hair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person with curly hair&#10;&#10;Description automatically generated with medium confidence"/>
                    <pic:cNvPicPr>
                      <a:picLocks noChangeAspect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8920" cy="1234440"/>
                    </a:xfrm>
                    <a:prstGeom prst="rect">
                      <a:avLst/>
                    </a:prstGeom>
                    <a:ln w="6350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94080" behindDoc="0" locked="0" layoutInCell="1" allowOverlap="1" wp14:anchorId="61461B6C" wp14:editId="5996F1FF">
            <wp:simplePos x="0" y="0"/>
            <wp:positionH relativeFrom="column">
              <wp:posOffset>492760</wp:posOffset>
            </wp:positionH>
            <wp:positionV relativeFrom="paragraph">
              <wp:posOffset>542290</wp:posOffset>
            </wp:positionV>
            <wp:extent cx="1173480" cy="1234440"/>
            <wp:effectExtent l="19050" t="19050" r="26670" b="22860"/>
            <wp:wrapNone/>
            <wp:docPr id="60" name="Picture 60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picture containing text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3480" cy="1234440"/>
                    </a:xfrm>
                    <a:prstGeom prst="rect">
                      <a:avLst/>
                    </a:prstGeom>
                    <a:ln w="6350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0ECEB5D5" wp14:editId="2B2258F6">
                <wp:simplePos x="0" y="0"/>
                <wp:positionH relativeFrom="column">
                  <wp:posOffset>1731010</wp:posOffset>
                </wp:positionH>
                <wp:positionV relativeFrom="paragraph">
                  <wp:posOffset>767080</wp:posOffset>
                </wp:positionV>
                <wp:extent cx="579120" cy="678180"/>
                <wp:effectExtent l="0" t="0" r="0" b="7620"/>
                <wp:wrapNone/>
                <wp:docPr id="44" name="Text Box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9120" cy="6781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845333B" w14:textId="77777777" w:rsidR="00C21DA3" w:rsidRPr="00290C04" w:rsidRDefault="00C21DA3" w:rsidP="00C21DA3">
                            <w:pPr>
                              <w:rPr>
                                <w:color w:val="FF0000"/>
                                <w:sz w:val="96"/>
                                <w:szCs w:val="96"/>
                              </w:rPr>
                            </w:pPr>
                            <w:r w:rsidRPr="00290C04">
                              <w:rPr>
                                <w:color w:val="FF0000"/>
                                <w:sz w:val="96"/>
                                <w:szCs w:val="96"/>
                              </w:rPr>
                              <w:t>+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CEB5D5" id="Text Box 44" o:spid="_x0000_s1050" type="#_x0000_t202" style="position:absolute;left:0;text-align:left;margin-left:136.3pt;margin-top:60.4pt;width:45.6pt;height:53.4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" fillcolor="white [3201]" stroked="f" strokeweight=".5pt">
                <v:textbox>
                  <w:txbxContent>
                    <w:p w14:paraId="1845333B" w14:textId="77777777" w:rsidR="00C21DA3" w:rsidRPr="00290C04" w:rsidRDefault="00C21DA3" w:rsidP="00C21DA3">
                      <w:pPr>
                        <w:rPr>
                          <w:color w:val="FF0000"/>
                          <w:sz w:val="96"/>
                          <w:szCs w:val="96"/>
                        </w:rPr>
                      </w:pPr>
                      <w:r w:rsidRPr="00290C04">
                        <w:rPr>
                          <w:color w:val="FF0000"/>
                          <w:sz w:val="96"/>
                          <w:szCs w:val="96"/>
                        </w:rPr>
                        <w:t>+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86912" behindDoc="0" locked="0" layoutInCell="1" allowOverlap="1" wp14:anchorId="5FBBB220" wp14:editId="3EAD70E2">
            <wp:simplePos x="0" y="0"/>
            <wp:positionH relativeFrom="page">
              <wp:posOffset>514350</wp:posOffset>
            </wp:positionH>
            <wp:positionV relativeFrom="paragraph">
              <wp:posOffset>5628640</wp:posOffset>
            </wp:positionV>
            <wp:extent cx="1493520" cy="1280160"/>
            <wp:effectExtent l="19050" t="19050" r="11430" b="15240"/>
            <wp:wrapNone/>
            <wp:docPr id="61" name="Picture 61" descr="A group of people posing for the camera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A group of people posing for the camera&#10;&#10;Description automatically generated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3520" cy="1280160"/>
                    </a:xfrm>
                    <a:prstGeom prst="rect">
                      <a:avLst/>
                    </a:prstGeom>
                    <a:ln w="6350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01248" behindDoc="0" locked="0" layoutInCell="1" allowOverlap="1" wp14:anchorId="1ED0603A" wp14:editId="3B08478B">
                <wp:simplePos x="0" y="0"/>
                <wp:positionH relativeFrom="column">
                  <wp:posOffset>4306570</wp:posOffset>
                </wp:positionH>
                <wp:positionV relativeFrom="paragraph">
                  <wp:posOffset>4793615</wp:posOffset>
                </wp:positionV>
                <wp:extent cx="861060" cy="495300"/>
                <wp:effectExtent l="0" t="0" r="0" b="0"/>
                <wp:wrapNone/>
                <wp:docPr id="45" name="Group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1060" cy="495300"/>
                          <a:chOff x="0" y="41282"/>
                          <a:chExt cx="861060" cy="495300"/>
                        </a:xfrm>
                      </wpg:grpSpPr>
                      <wps:wsp>
                        <wps:cNvPr id="46" name="Text Box 46"/>
                        <wps:cNvSpPr txBox="1"/>
                        <wps:spPr>
                          <a:xfrm>
                            <a:off x="114300" y="41282"/>
                            <a:ext cx="746760" cy="4953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5EE0FA7" w14:textId="77777777" w:rsidR="00C21DA3" w:rsidRPr="00847F27" w:rsidRDefault="00C21DA3" w:rsidP="00C21DA3">
                              <w:pPr>
                                <w:jc w:val="left"/>
                                <w:rPr>
                                  <w:color w:val="FF0000"/>
                                  <w:sz w:val="48"/>
                                  <w:szCs w:val="48"/>
                                </w:rPr>
                              </w:pPr>
                              <w:r w:rsidRPr="00847F27">
                                <w:rPr>
                                  <w:color w:val="FF0000"/>
                                  <w:sz w:val="48"/>
                                  <w:szCs w:val="48"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47" name="Group 47"/>
                        <wpg:cNvGrpSpPr/>
                        <wpg:grpSpPr>
                          <a:xfrm>
                            <a:off x="0" y="65314"/>
                            <a:ext cx="411480" cy="384810"/>
                            <a:chOff x="0" y="0"/>
                            <a:chExt cx="411480" cy="384810"/>
                          </a:xfrm>
                        </wpg:grpSpPr>
                        <wps:wsp>
                          <wps:cNvPr id="48" name="Freeform: Shape 48"/>
                          <wps:cNvSpPr/>
                          <wps:spPr>
                            <a:xfrm>
                              <a:off x="47625" y="0"/>
                              <a:ext cx="335280" cy="312420"/>
                            </a:xfrm>
                            <a:custGeom>
                              <a:avLst/>
                              <a:gdLst>
                                <a:gd name="connsiteX0" fmla="*/ 0 w 335280"/>
                                <a:gd name="connsiteY0" fmla="*/ 0 h 312420"/>
                                <a:gd name="connsiteX1" fmla="*/ 45720 w 335280"/>
                                <a:gd name="connsiteY1" fmla="*/ 76200 h 312420"/>
                                <a:gd name="connsiteX2" fmla="*/ 205740 w 335280"/>
                                <a:gd name="connsiteY2" fmla="*/ 220980 h 312420"/>
                                <a:gd name="connsiteX3" fmla="*/ 335280 w 335280"/>
                                <a:gd name="connsiteY3" fmla="*/ 312420 h 31242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</a:cxnLst>
                              <a:rect l="l" t="t" r="r" b="b"/>
                              <a:pathLst>
                                <a:path w="335280" h="312420">
                                  <a:moveTo>
                                    <a:pt x="0" y="0"/>
                                  </a:moveTo>
                                  <a:cubicBezTo>
                                    <a:pt x="15240" y="25400"/>
                                    <a:pt x="25536" y="54520"/>
                                    <a:pt x="45720" y="76200"/>
                                  </a:cubicBezTo>
                                  <a:cubicBezTo>
                                    <a:pt x="94736" y="128846"/>
                                    <a:pt x="150351" y="175086"/>
                                    <a:pt x="205740" y="220980"/>
                                  </a:cubicBezTo>
                                  <a:cubicBezTo>
                                    <a:pt x="239308" y="248794"/>
                                    <a:pt x="292943" y="284195"/>
                                    <a:pt x="335280" y="312420"/>
                                  </a:cubicBez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B050"/>
                              </a:solidFill>
                              <a:tailEnd type="none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9" name="Freeform: Shape 49"/>
                          <wps:cNvSpPr/>
                          <wps:spPr>
                            <a:xfrm>
                              <a:off x="0" y="19050"/>
                              <a:ext cx="411480" cy="365760"/>
                            </a:xfrm>
                            <a:custGeom>
                              <a:avLst/>
                              <a:gdLst>
                                <a:gd name="connsiteX0" fmla="*/ 411480 w 411480"/>
                                <a:gd name="connsiteY0" fmla="*/ 0 h 365760"/>
                                <a:gd name="connsiteX1" fmla="*/ 76200 w 411480"/>
                                <a:gd name="connsiteY1" fmla="*/ 304800 h 365760"/>
                                <a:gd name="connsiteX2" fmla="*/ 38100 w 411480"/>
                                <a:gd name="connsiteY2" fmla="*/ 342900 h 365760"/>
                                <a:gd name="connsiteX3" fmla="*/ 0 w 411480"/>
                                <a:gd name="connsiteY3" fmla="*/ 365760 h 36576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</a:cxnLst>
                              <a:rect l="l" t="t" r="r" b="b"/>
                              <a:pathLst>
                                <a:path w="411480" h="365760">
                                  <a:moveTo>
                                    <a:pt x="411480" y="0"/>
                                  </a:moveTo>
                                  <a:cubicBezTo>
                                    <a:pt x="224321" y="147053"/>
                                    <a:pt x="330620" y="57649"/>
                                    <a:pt x="76200" y="304800"/>
                                  </a:cubicBezTo>
                                  <a:cubicBezTo>
                                    <a:pt x="63317" y="317315"/>
                                    <a:pt x="55139" y="337220"/>
                                    <a:pt x="38100" y="342900"/>
                                  </a:cubicBezTo>
                                  <a:cubicBezTo>
                                    <a:pt x="8424" y="352792"/>
                                    <a:pt x="20920" y="344840"/>
                                    <a:pt x="0" y="365760"/>
                                  </a:cubicBez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B050"/>
                              </a:solidFill>
                              <a:tailEnd type="none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ED0603A" id="Group 45" o:spid="_x0000_s1051" style="position:absolute;left:0;text-align:left;margin-left:339.1pt;margin-top:377.45pt;width:67.8pt;height:39pt;z-index:251701248;mso-width-relative:margin" coordorigin=",412" coordsize="8610,49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">
                <v:shape id="Text Box 46" o:spid="_x0000_s1052" type="#_x0000_t202" style="position:absolute;left:1143;top:412;width:7467;height:49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" fillcolor="white [3201]" stroked="f" strokeweight=".5pt">
                  <v:textbox inset="0,0,0,0">
                    <w:txbxContent>
                      <w:p w14:paraId="55EE0FA7" w14:textId="77777777" w:rsidR="00C21DA3" w:rsidRPr="00847F27" w:rsidRDefault="00C21DA3" w:rsidP="00C21DA3">
                        <w:pPr>
                          <w:jc w:val="left"/>
                          <w:rPr>
                            <w:color w:val="FF0000"/>
                            <w:sz w:val="48"/>
                            <w:szCs w:val="48"/>
                          </w:rPr>
                        </w:pPr>
                        <w:r w:rsidRPr="00847F27">
                          <w:rPr>
                            <w:color w:val="FF0000"/>
                            <w:sz w:val="48"/>
                            <w:szCs w:val="48"/>
                          </w:rPr>
                          <w:t>E</w:t>
                        </w:r>
                      </w:p>
                    </w:txbxContent>
                  </v:textbox>
                </v:shape>
                <v:group id="Group 47" o:spid="_x0000_s1053" style="position:absolute;top:653;width:4114;height:3848" coordsize="411480,384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3Vz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vA2h98v4QfI1Q8AAAD//wMAUEsBAi0AFAAGAAgAAAAhANvh9svuAAAAhQEAABMAAAAAAAAA&#10;AAAAAAAAAAAAAFtDb250ZW50X1R5cGVzXS54bWxQSwECLQAUAAYACAAAACEAWvQsW78AAAAVAQAA&#10;CwAAAAAAAAAAAAAAAAAfAQAAX3JlbHMvLnJlbHNQSwECLQAUAAYACAAAACEAcWd1c8YAAADbAAAA&#10;DwAAAAAAAAAAAAAAAAAHAgAAZHJzL2Rvd25yZXYueG1sUEsFBgAAAAADAAMAtwAAAPoCAAAAAA==&#10;">
                  <v:shape id="Freeform: Shape 48" o:spid="_x0000_s1054" style="position:absolute;left:47625;width:335280;height:312420;visibility:visible;mso-wrap-style:square;v-text-anchor:middle" coordsize="335280,3124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" path="m,c15240,25400,25536,54520,45720,76200v49016,52646,104631,98886,160020,144780c239308,248794,292943,284195,335280,312420e" filled="f" strokecolor="#00b050" strokeweight="1pt">
                    <v:path arrowok="t" o:connecttype="custom" o:connectlocs="0,0;45720,76200;205740,220980;335280,312420" o:connectangles="0,0,0,0"/>
                  </v:shape>
                  <v:shape id="Freeform: Shape 49" o:spid="_x0000_s1055" style="position:absolute;top:19050;width:411480;height:365760;visibility:visible;mso-wrap-style:square;v-text-anchor:middle" coordsize="411480,3657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" path="m411480,c224321,147053,330620,57649,76200,304800,63317,317315,55139,337220,38100,342900,8424,352792,20920,344840,,365760e" filled="f" strokecolor="#00b050" strokeweight="1pt">
                    <v:path arrowok="t" o:connecttype="custom" o:connectlocs="411480,0;76200,304800;38100,342900;0,365760" o:connectangles="0,0,0,0"/>
                  </v:shape>
                </v:group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99200" behindDoc="0" locked="0" layoutInCell="1" allowOverlap="1" wp14:anchorId="47AD7B5C" wp14:editId="6562466C">
                <wp:simplePos x="0" y="0"/>
                <wp:positionH relativeFrom="column">
                  <wp:posOffset>6211842</wp:posOffset>
                </wp:positionH>
                <wp:positionV relativeFrom="paragraph">
                  <wp:posOffset>4736011</wp:posOffset>
                </wp:positionV>
                <wp:extent cx="920478" cy="538843"/>
                <wp:effectExtent l="0" t="0" r="0" b="0"/>
                <wp:wrapNone/>
                <wp:docPr id="50" name="Group 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20478" cy="538843"/>
                          <a:chOff x="832972" y="-261801"/>
                          <a:chExt cx="920716" cy="538912"/>
                        </a:xfrm>
                      </wpg:grpSpPr>
                      <wps:wsp>
                        <wps:cNvPr id="51" name="Text Box 51"/>
                        <wps:cNvSpPr txBox="1"/>
                        <wps:spPr>
                          <a:xfrm>
                            <a:off x="963635" y="-261801"/>
                            <a:ext cx="790053" cy="538912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2924338" w14:textId="77777777" w:rsidR="00C21DA3" w:rsidRPr="00847F27" w:rsidRDefault="00C21DA3" w:rsidP="00C21DA3">
                              <w:pPr>
                                <w:jc w:val="left"/>
                                <w:rPr>
                                  <w:color w:val="FF0000"/>
                                  <w:sz w:val="48"/>
                                  <w:szCs w:val="48"/>
                                </w:rPr>
                              </w:pPr>
                              <w:r w:rsidRPr="00847F27">
                                <w:rPr>
                                  <w:color w:val="FF0000"/>
                                  <w:sz w:val="48"/>
                                  <w:szCs w:val="48"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52" name="Group 52"/>
                        <wpg:cNvGrpSpPr/>
                        <wpg:grpSpPr>
                          <a:xfrm>
                            <a:off x="832972" y="-234081"/>
                            <a:ext cx="431903" cy="395698"/>
                            <a:chOff x="832972" y="-299395"/>
                            <a:chExt cx="431903" cy="395698"/>
                          </a:xfrm>
                        </wpg:grpSpPr>
                        <wps:wsp>
                          <wps:cNvPr id="53" name="Freeform: Shape 53"/>
                          <wps:cNvSpPr/>
                          <wps:spPr>
                            <a:xfrm>
                              <a:off x="929595" y="-299395"/>
                              <a:ext cx="335280" cy="312420"/>
                            </a:xfrm>
                            <a:custGeom>
                              <a:avLst/>
                              <a:gdLst>
                                <a:gd name="connsiteX0" fmla="*/ 0 w 335280"/>
                                <a:gd name="connsiteY0" fmla="*/ 0 h 312420"/>
                                <a:gd name="connsiteX1" fmla="*/ 45720 w 335280"/>
                                <a:gd name="connsiteY1" fmla="*/ 76200 h 312420"/>
                                <a:gd name="connsiteX2" fmla="*/ 205740 w 335280"/>
                                <a:gd name="connsiteY2" fmla="*/ 220980 h 312420"/>
                                <a:gd name="connsiteX3" fmla="*/ 335280 w 335280"/>
                                <a:gd name="connsiteY3" fmla="*/ 312420 h 31242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</a:cxnLst>
                              <a:rect l="l" t="t" r="r" b="b"/>
                              <a:pathLst>
                                <a:path w="335280" h="312420">
                                  <a:moveTo>
                                    <a:pt x="0" y="0"/>
                                  </a:moveTo>
                                  <a:cubicBezTo>
                                    <a:pt x="15240" y="25400"/>
                                    <a:pt x="25536" y="54520"/>
                                    <a:pt x="45720" y="76200"/>
                                  </a:cubicBezTo>
                                  <a:cubicBezTo>
                                    <a:pt x="94736" y="128846"/>
                                    <a:pt x="150351" y="175086"/>
                                    <a:pt x="205740" y="220980"/>
                                  </a:cubicBezTo>
                                  <a:cubicBezTo>
                                    <a:pt x="239308" y="248794"/>
                                    <a:pt x="292943" y="284195"/>
                                    <a:pt x="335280" y="312420"/>
                                  </a:cubicBez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B050"/>
                              </a:solidFill>
                              <a:tailEnd type="none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4" name="Freeform: Shape 54"/>
                          <wps:cNvSpPr/>
                          <wps:spPr>
                            <a:xfrm>
                              <a:off x="832972" y="-269457"/>
                              <a:ext cx="411480" cy="365760"/>
                            </a:xfrm>
                            <a:custGeom>
                              <a:avLst/>
                              <a:gdLst>
                                <a:gd name="connsiteX0" fmla="*/ 411480 w 411480"/>
                                <a:gd name="connsiteY0" fmla="*/ 0 h 365760"/>
                                <a:gd name="connsiteX1" fmla="*/ 76200 w 411480"/>
                                <a:gd name="connsiteY1" fmla="*/ 304800 h 365760"/>
                                <a:gd name="connsiteX2" fmla="*/ 38100 w 411480"/>
                                <a:gd name="connsiteY2" fmla="*/ 342900 h 365760"/>
                                <a:gd name="connsiteX3" fmla="*/ 0 w 411480"/>
                                <a:gd name="connsiteY3" fmla="*/ 365760 h 36576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</a:cxnLst>
                              <a:rect l="l" t="t" r="r" b="b"/>
                              <a:pathLst>
                                <a:path w="411480" h="365760">
                                  <a:moveTo>
                                    <a:pt x="411480" y="0"/>
                                  </a:moveTo>
                                  <a:cubicBezTo>
                                    <a:pt x="224321" y="147053"/>
                                    <a:pt x="330620" y="57649"/>
                                    <a:pt x="76200" y="304800"/>
                                  </a:cubicBezTo>
                                  <a:cubicBezTo>
                                    <a:pt x="63317" y="317315"/>
                                    <a:pt x="55139" y="337220"/>
                                    <a:pt x="38100" y="342900"/>
                                  </a:cubicBezTo>
                                  <a:cubicBezTo>
                                    <a:pt x="8424" y="352792"/>
                                    <a:pt x="20920" y="344840"/>
                                    <a:pt x="0" y="365760"/>
                                  </a:cubicBez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00B050"/>
                              </a:solidFill>
                              <a:tailEnd type="none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7AD7B5C" id="Group 50" o:spid="_x0000_s1056" style="position:absolute;left:0;text-align:left;margin-left:489.1pt;margin-top:372.9pt;width:72.5pt;height:42.45pt;z-index:251699200;mso-width-relative:margin;mso-height-relative:margin" coordorigin="8329,-2618" coordsize="9207,53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">
                <v:shape id="Text Box 51" o:spid="_x0000_s1057" type="#_x0000_t202" style="position:absolute;left:9636;top:-2618;width:7900;height:53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" fillcolor="white [3201]" stroked="f" strokeweight=".5pt">
                  <v:textbox inset="0,0,0,0">
                    <w:txbxContent>
                      <w:p w14:paraId="02924338" w14:textId="77777777" w:rsidR="00C21DA3" w:rsidRPr="00847F27" w:rsidRDefault="00C21DA3" w:rsidP="00C21DA3">
                        <w:pPr>
                          <w:jc w:val="left"/>
                          <w:rPr>
                            <w:color w:val="FF0000"/>
                            <w:sz w:val="48"/>
                            <w:szCs w:val="48"/>
                          </w:rPr>
                        </w:pPr>
                        <w:r w:rsidRPr="00847F27">
                          <w:rPr>
                            <w:color w:val="FF0000"/>
                            <w:sz w:val="48"/>
                            <w:szCs w:val="48"/>
                          </w:rPr>
                          <w:t>E</w:t>
                        </w:r>
                      </w:p>
                    </w:txbxContent>
                  </v:textbox>
                </v:shape>
                <v:group id="Group 52" o:spid="_x0000_s1058" style="position:absolute;left:8329;top:-2340;width:4319;height:3956" coordorigin="8329,-2993" coordsize="4319,39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UA2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">
                  <v:shape id="Freeform: Shape 53" o:spid="_x0000_s1059" style="position:absolute;left:9295;top:-2993;width:3353;height:3123;visibility:visible;mso-wrap-style:square;v-text-anchor:middle" coordsize="335280,3124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" path="m,c15240,25400,25536,54520,45720,76200v49016,52646,104631,98886,160020,144780c239308,248794,292943,284195,335280,312420e" filled="f" strokecolor="#00b050" strokeweight="1pt">
                    <v:path arrowok="t" o:connecttype="custom" o:connectlocs="0,0;45720,76200;205740,220980;335280,312420" o:connectangles="0,0,0,0"/>
                  </v:shape>
                  <v:shape id="Freeform: Shape 54" o:spid="_x0000_s1060" style="position:absolute;left:8329;top:-2694;width:4115;height:3657;visibility:visible;mso-wrap-style:square;v-text-anchor:middle" coordsize="411480,3657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" path="m411480,c224321,147053,330620,57649,76200,304800,63317,317315,55139,337220,38100,342900,8424,352792,20920,344840,,365760e" filled="f" strokecolor="#00b050" strokeweight="1pt">
                    <v:path arrowok="t" o:connecttype="custom" o:connectlocs="411480,0;76200,304800;38100,342900;0,365760" o:connectangles="0,0,0,0"/>
                  </v:shape>
                </v:group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06347A73" wp14:editId="264A3FC2">
                <wp:simplePos x="0" y="0"/>
                <wp:positionH relativeFrom="column">
                  <wp:posOffset>6515100</wp:posOffset>
                </wp:positionH>
                <wp:positionV relativeFrom="paragraph">
                  <wp:posOffset>3467100</wp:posOffset>
                </wp:positionV>
                <wp:extent cx="335280" cy="335280"/>
                <wp:effectExtent l="0" t="0" r="26670" b="26670"/>
                <wp:wrapNone/>
                <wp:docPr id="55" name="Oval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5280" cy="335280"/>
                        </a:xfrm>
                        <a:prstGeom prst="ellipse">
                          <a:avLst/>
                        </a:prstGeom>
                        <a:solidFill>
                          <a:srgbClr val="FEF2E8"/>
                        </a:solidFill>
                        <a:ln w="9525">
                          <a:solidFill>
                            <a:srgbClr val="632A27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14DD74D" w14:textId="77777777" w:rsidR="00C21DA3" w:rsidRPr="003D1FF6" w:rsidRDefault="00C21DA3" w:rsidP="00C21DA3">
                            <w:pPr>
                              <w:jc w:val="center"/>
                              <w:rPr>
                                <w:b/>
                                <w:bCs/>
                                <w:color w:val="984806" w:themeColor="accent6" w:themeShade="8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984806" w:themeColor="accent6" w:themeShade="80"/>
                                <w:sz w:val="32"/>
                                <w:szCs w:val="32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6347A73" id="Oval 55" o:spid="_x0000_s1061" style="position:absolute;left:0;text-align:left;margin-left:513pt;margin-top:273pt;width:26.4pt;height:26.4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" fillcolor="#fef2e8" strokecolor="#632a27">
                <v:stroke endarrow="block"/>
                <v:textbox inset="0,0,0,0">
                  <w:txbxContent>
                    <w:p w14:paraId="114DD74D" w14:textId="77777777" w:rsidR="00C21DA3" w:rsidRPr="003D1FF6" w:rsidRDefault="00C21DA3" w:rsidP="00C21DA3">
                      <w:pPr>
                        <w:jc w:val="center"/>
                        <w:rPr>
                          <w:b/>
                          <w:bCs/>
                          <w:color w:val="984806" w:themeColor="accent6" w:themeShade="80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color w:val="984806" w:themeColor="accent6" w:themeShade="80"/>
                          <w:sz w:val="32"/>
                          <w:szCs w:val="32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87936" behindDoc="0" locked="0" layoutInCell="1" allowOverlap="1" wp14:anchorId="097CAEE0" wp14:editId="0F4D8019">
            <wp:simplePos x="0" y="0"/>
            <wp:positionH relativeFrom="page">
              <wp:posOffset>6149340</wp:posOffset>
            </wp:positionH>
            <wp:positionV relativeFrom="paragraph">
              <wp:posOffset>3966210</wp:posOffset>
            </wp:positionV>
            <wp:extent cx="959527" cy="769620"/>
            <wp:effectExtent l="19050" t="19050" r="12065" b="11430"/>
            <wp:wrapNone/>
            <wp:docPr id="62" name="Picture 62" descr="A close-up of some ic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A close-up of some ice&#10;&#10;Description automatically generated with medium confidence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9527" cy="769620"/>
                    </a:xfrm>
                    <a:prstGeom prst="rect">
                      <a:avLst/>
                    </a:prstGeom>
                    <a:ln w="6350" cmpd="sng">
                      <a:solidFill>
                        <a:schemeClr val="bg1">
                          <a:lumMod val="75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8960" behindDoc="0" locked="0" layoutInCell="1" allowOverlap="1" wp14:anchorId="2B3805D1" wp14:editId="1F43E863">
            <wp:simplePos x="0" y="0"/>
            <wp:positionH relativeFrom="page">
              <wp:posOffset>4918710</wp:posOffset>
            </wp:positionH>
            <wp:positionV relativeFrom="paragraph">
              <wp:posOffset>3963670</wp:posOffset>
            </wp:positionV>
            <wp:extent cx="1036027" cy="769620"/>
            <wp:effectExtent l="19050" t="19050" r="12065" b="11430"/>
            <wp:wrapNone/>
            <wp:docPr id="63" name="Picture 63" descr="A close-up of a person's ches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A close-up of a person's chest&#10;&#10;Description automatically generated with medium confidence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6027" cy="769620"/>
                    </a:xfrm>
                    <a:prstGeom prst="rect">
                      <a:avLst/>
                    </a:prstGeom>
                    <a:ln w="6350" cmpd="sng">
                      <a:solidFill>
                        <a:schemeClr val="bg1">
                          <a:lumMod val="75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9984" behindDoc="0" locked="0" layoutInCell="1" allowOverlap="1" wp14:anchorId="0B36E00E" wp14:editId="533E3481">
            <wp:simplePos x="0" y="0"/>
            <wp:positionH relativeFrom="page">
              <wp:posOffset>4349115</wp:posOffset>
            </wp:positionH>
            <wp:positionV relativeFrom="paragraph">
              <wp:posOffset>3786505</wp:posOffset>
            </wp:positionV>
            <wp:extent cx="411480" cy="1150620"/>
            <wp:effectExtent l="19050" t="19050" r="26670" b="11430"/>
            <wp:wrapNone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1480" cy="1150620"/>
                    </a:xfrm>
                    <a:prstGeom prst="rect">
                      <a:avLst/>
                    </a:prstGeom>
                    <a:ln w="6350" cmpd="sng">
                      <a:solidFill>
                        <a:schemeClr val="bg1">
                          <a:lumMod val="75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14711447" wp14:editId="5123B259">
                <wp:simplePos x="0" y="0"/>
                <wp:positionH relativeFrom="column">
                  <wp:posOffset>6423025</wp:posOffset>
                </wp:positionH>
                <wp:positionV relativeFrom="paragraph">
                  <wp:posOffset>287020</wp:posOffset>
                </wp:positionV>
                <wp:extent cx="335280" cy="335280"/>
                <wp:effectExtent l="0" t="0" r="26670" b="26670"/>
                <wp:wrapNone/>
                <wp:docPr id="56" name="Oval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5280" cy="335280"/>
                        </a:xfrm>
                        <a:prstGeom prst="ellipse">
                          <a:avLst/>
                        </a:prstGeom>
                        <a:solidFill>
                          <a:srgbClr val="FEF2E8"/>
                        </a:solidFill>
                        <a:ln w="9525">
                          <a:solidFill>
                            <a:srgbClr val="632A27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511EB97" w14:textId="77777777" w:rsidR="00C21DA3" w:rsidRPr="003D1FF6" w:rsidRDefault="00C21DA3" w:rsidP="00C21DA3">
                            <w:pPr>
                              <w:jc w:val="center"/>
                              <w:rPr>
                                <w:b/>
                                <w:bCs/>
                                <w:color w:val="984806" w:themeColor="accent6" w:themeShade="8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984806" w:themeColor="accent6" w:themeShade="80"/>
                                <w:sz w:val="32"/>
                                <w:szCs w:val="32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4711447" id="Oval 56" o:spid="_x0000_s1062" style="position:absolute;left:0;text-align:left;margin-left:505.75pt;margin-top:22.6pt;width:26.4pt;height:26.4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" fillcolor="#fef2e8" strokecolor="#632a27">
                <v:stroke endarrow="block"/>
                <v:textbox inset="0,0,0,0">
                  <w:txbxContent>
                    <w:p w14:paraId="0511EB97" w14:textId="77777777" w:rsidR="00C21DA3" w:rsidRPr="003D1FF6" w:rsidRDefault="00C21DA3" w:rsidP="00C21DA3">
                      <w:pPr>
                        <w:jc w:val="center"/>
                        <w:rPr>
                          <w:b/>
                          <w:bCs/>
                          <w:color w:val="984806" w:themeColor="accent6" w:themeShade="80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color w:val="984806" w:themeColor="accent6" w:themeShade="80"/>
                          <w:sz w:val="32"/>
                          <w:szCs w:val="32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92032" behindDoc="0" locked="0" layoutInCell="1" allowOverlap="1" wp14:anchorId="617DCFE7" wp14:editId="329DCD60">
            <wp:simplePos x="0" y="0"/>
            <wp:positionH relativeFrom="margin">
              <wp:align>right</wp:align>
            </wp:positionH>
            <wp:positionV relativeFrom="paragraph">
              <wp:posOffset>532765</wp:posOffset>
            </wp:positionV>
            <wp:extent cx="2278380" cy="2514600"/>
            <wp:effectExtent l="0" t="0" r="7620" b="0"/>
            <wp:wrapNone/>
            <wp:docPr id="65" name="Picture 65" descr="Calenda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Calendar&#10;&#10;Description automatically generated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8380" cy="2514600"/>
                    </a:xfrm>
                    <a:prstGeom prst="rect">
                      <a:avLst/>
                    </a:prstGeom>
                    <a:ln w="6350" cmpd="sng">
                      <a:noFill/>
                      <a:prstDash val="solid"/>
                    </a:ln>
                  </pic:spPr>
                </pic:pic>
              </a:graphicData>
            </a:graphic>
          </wp:anchor>
        </w:drawing>
      </w:r>
    </w:p>
    <w:p w14:paraId="0AE0DF2B" w14:textId="77777777" w:rsidR="00C21DA3" w:rsidRDefault="00C21DA3" w:rsidP="00C21DA3">
      <w:pPr>
        <w:rPr>
          <w:lang w:val="en-US"/>
        </w:rPr>
      </w:pPr>
    </w:p>
    <w:p w14:paraId="6FDE3129" w14:textId="77777777" w:rsidR="00C21DA3" w:rsidRDefault="00C21DA3" w:rsidP="00C21DA3">
      <w:pPr>
        <w:rPr>
          <w:lang w:val="en-US"/>
        </w:rPr>
      </w:pPr>
    </w:p>
    <w:p w14:paraId="3A10E91B" w14:textId="77777777" w:rsidR="00C21DA3" w:rsidRDefault="00C21DA3" w:rsidP="00C21DA3">
      <w:pPr>
        <w:rPr>
          <w:lang w:val="en-US"/>
        </w:rPr>
      </w:pPr>
    </w:p>
    <w:p w14:paraId="35CB8A59" w14:textId="77777777" w:rsidR="00C21DA3" w:rsidRDefault="00C21DA3" w:rsidP="00C21DA3">
      <w:pPr>
        <w:rPr>
          <w:lang w:val="en-US"/>
        </w:rPr>
      </w:pPr>
    </w:p>
    <w:p w14:paraId="5C87547E" w14:textId="77777777" w:rsidR="00C21DA3" w:rsidRDefault="00C21DA3" w:rsidP="00C21DA3">
      <w:pPr>
        <w:rPr>
          <w:lang w:val="en-US"/>
        </w:rPr>
      </w:pPr>
    </w:p>
    <w:p w14:paraId="4EC14FA6" w14:textId="77777777" w:rsidR="00C21DA3" w:rsidRDefault="00C21DA3" w:rsidP="00C21DA3">
      <w:pPr>
        <w:rPr>
          <w:lang w:val="en-US"/>
        </w:rPr>
      </w:pPr>
    </w:p>
    <w:p w14:paraId="69196007" w14:textId="77777777" w:rsidR="00C21DA3" w:rsidRDefault="00C21DA3" w:rsidP="00C21DA3">
      <w:pPr>
        <w:rPr>
          <w:lang w:val="en-US"/>
        </w:rPr>
      </w:pPr>
    </w:p>
    <w:p w14:paraId="0D85ECC0" w14:textId="77777777" w:rsidR="00C21DA3" w:rsidRDefault="00C21DA3" w:rsidP="00C21DA3">
      <w:pPr>
        <w:rPr>
          <w:lang w:val="en-US"/>
        </w:rPr>
      </w:pPr>
    </w:p>
    <w:p w14:paraId="65D82D0E" w14:textId="77777777" w:rsidR="00C21DA3" w:rsidRDefault="00C21DA3" w:rsidP="00C21DA3">
      <w:pPr>
        <w:rPr>
          <w:lang w:val="en-US"/>
        </w:rPr>
      </w:pPr>
    </w:p>
    <w:p w14:paraId="314571D7" w14:textId="77777777" w:rsidR="00C21DA3" w:rsidRDefault="00C21DA3" w:rsidP="00C21DA3">
      <w:pPr>
        <w:rPr>
          <w:lang w:val="en-US"/>
        </w:rPr>
      </w:pPr>
    </w:p>
    <w:p w14:paraId="502D1354" w14:textId="77777777" w:rsidR="00C21DA3" w:rsidRDefault="00C21DA3" w:rsidP="00C21DA3">
      <w:pPr>
        <w:rPr>
          <w:lang w:val="en-US"/>
        </w:rPr>
      </w:pPr>
    </w:p>
    <w:p w14:paraId="6C4B6FA1" w14:textId="77777777" w:rsidR="00C21DA3" w:rsidRDefault="00C21DA3" w:rsidP="00C21DA3">
      <w:pPr>
        <w:rPr>
          <w:lang w:val="en-US"/>
        </w:rPr>
      </w:pPr>
    </w:p>
    <w:p w14:paraId="250665D5" w14:textId="77777777" w:rsidR="00C21DA3" w:rsidRDefault="00C21DA3" w:rsidP="00C21DA3">
      <w:pPr>
        <w:rPr>
          <w:lang w:val="en-US"/>
        </w:rPr>
      </w:pPr>
    </w:p>
    <w:p w14:paraId="017D570D" w14:textId="77777777" w:rsidR="00C21DA3" w:rsidRDefault="00C21DA3" w:rsidP="00C21DA3">
      <w:pPr>
        <w:rPr>
          <w:lang w:val="en-US"/>
        </w:rPr>
      </w:pPr>
    </w:p>
    <w:p w14:paraId="408149D1" w14:textId="77777777" w:rsidR="00C21DA3" w:rsidRDefault="00C21DA3" w:rsidP="00C21DA3">
      <w:pPr>
        <w:rPr>
          <w:lang w:val="en-US"/>
        </w:rPr>
      </w:pPr>
    </w:p>
    <w:p w14:paraId="3AF9A454" w14:textId="77777777" w:rsidR="00C21DA3" w:rsidRDefault="00C21DA3" w:rsidP="00C21DA3">
      <w:pPr>
        <w:rPr>
          <w:lang w:val="en-US"/>
        </w:rPr>
      </w:pPr>
    </w:p>
    <w:p w14:paraId="162201CF" w14:textId="77777777" w:rsidR="00C21DA3" w:rsidRDefault="00C21DA3" w:rsidP="00C21DA3">
      <w:pPr>
        <w:rPr>
          <w:lang w:val="en-US"/>
        </w:rPr>
      </w:pPr>
    </w:p>
    <w:p w14:paraId="31AC2D21" w14:textId="77777777" w:rsidR="00C21DA3" w:rsidRDefault="00C21DA3" w:rsidP="00C21DA3">
      <w:pPr>
        <w:rPr>
          <w:lang w:val="en-US"/>
        </w:rPr>
      </w:pPr>
    </w:p>
    <w:p w14:paraId="354C170B" w14:textId="77777777" w:rsidR="00C21DA3" w:rsidRDefault="00C21DA3" w:rsidP="00C21DA3">
      <w:pPr>
        <w:rPr>
          <w:lang w:val="en-US"/>
        </w:rPr>
      </w:pPr>
    </w:p>
    <w:p w14:paraId="431CC27C" w14:textId="77777777" w:rsidR="00C21DA3" w:rsidRDefault="00C21DA3" w:rsidP="00C21DA3">
      <w:pPr>
        <w:rPr>
          <w:lang w:val="en-US"/>
        </w:rPr>
      </w:pPr>
    </w:p>
    <w:p w14:paraId="415DDF72" w14:textId="77777777" w:rsidR="00C21DA3" w:rsidRDefault="00C21DA3" w:rsidP="00C21DA3">
      <w:pPr>
        <w:rPr>
          <w:lang w:val="en-US"/>
        </w:rPr>
      </w:pPr>
    </w:p>
    <w:p w14:paraId="4951EE6E" w14:textId="77777777" w:rsidR="00C21DA3" w:rsidRDefault="00C21DA3" w:rsidP="00C21DA3">
      <w:pPr>
        <w:rPr>
          <w:lang w:val="en-US"/>
        </w:rPr>
      </w:pPr>
    </w:p>
    <w:p w14:paraId="6734DFE1" w14:textId="77777777" w:rsidR="00C21DA3" w:rsidRDefault="00C21DA3" w:rsidP="00C21DA3">
      <w:pPr>
        <w:rPr>
          <w:lang w:val="en-US"/>
        </w:rPr>
      </w:pPr>
    </w:p>
    <w:p w14:paraId="727DA67B" w14:textId="77777777" w:rsidR="00C21DA3" w:rsidRDefault="00C21DA3" w:rsidP="00C21DA3">
      <w:pPr>
        <w:rPr>
          <w:lang w:val="en-US"/>
        </w:rPr>
      </w:pPr>
    </w:p>
    <w:p w14:paraId="5968C487" w14:textId="77777777" w:rsidR="00C21DA3" w:rsidRDefault="00C21DA3" w:rsidP="00C21DA3">
      <w:pPr>
        <w:rPr>
          <w:lang w:val="en-US"/>
        </w:rPr>
      </w:pPr>
    </w:p>
    <w:p w14:paraId="23485506" w14:textId="77777777" w:rsidR="00C21DA3" w:rsidRDefault="00C21DA3" w:rsidP="00C21DA3">
      <w:pPr>
        <w:rPr>
          <w:lang w:val="en-US"/>
        </w:rPr>
      </w:pPr>
    </w:p>
    <w:p w14:paraId="28F282D3" w14:textId="77777777" w:rsidR="00C21DA3" w:rsidRDefault="00C21DA3" w:rsidP="00C21DA3">
      <w:pPr>
        <w:rPr>
          <w:lang w:val="en-US"/>
        </w:rPr>
      </w:pPr>
    </w:p>
    <w:p w14:paraId="7A91A29A" w14:textId="77777777" w:rsidR="00C21DA3" w:rsidRDefault="00C21DA3" w:rsidP="00C21DA3">
      <w:pPr>
        <w:rPr>
          <w:lang w:val="en-US"/>
        </w:rPr>
      </w:pPr>
    </w:p>
    <w:p w14:paraId="4017F8DD" w14:textId="77777777" w:rsidR="00C21DA3" w:rsidRDefault="00C21DA3" w:rsidP="00C21DA3">
      <w:pPr>
        <w:rPr>
          <w:lang w:val="en-US"/>
        </w:rPr>
      </w:pPr>
    </w:p>
    <w:p w14:paraId="72B30721" w14:textId="77777777" w:rsidR="00C21DA3" w:rsidRDefault="00C21DA3" w:rsidP="00C21DA3">
      <w:pPr>
        <w:rPr>
          <w:lang w:val="en-US"/>
        </w:rPr>
      </w:pPr>
    </w:p>
    <w:p w14:paraId="59257CD1" w14:textId="77777777" w:rsidR="00C21DA3" w:rsidRDefault="00C21DA3" w:rsidP="00C21DA3">
      <w:pPr>
        <w:rPr>
          <w:lang w:val="en-US"/>
        </w:rPr>
      </w:pPr>
    </w:p>
    <w:p w14:paraId="0E323346" w14:textId="77777777" w:rsidR="00C21DA3" w:rsidRDefault="00C21DA3" w:rsidP="00C21DA3">
      <w:pPr>
        <w:rPr>
          <w:lang w:val="en-US"/>
        </w:rPr>
      </w:pPr>
    </w:p>
    <w:p w14:paraId="36E5B3A3" w14:textId="77777777" w:rsidR="00C21DA3" w:rsidRDefault="00C21DA3" w:rsidP="00C21DA3">
      <w:pPr>
        <w:rPr>
          <w:lang w:val="en-US"/>
        </w:rPr>
      </w:pPr>
    </w:p>
    <w:p w14:paraId="25293854" w14:textId="77777777" w:rsidR="00C21DA3" w:rsidRDefault="00C21DA3" w:rsidP="00C21DA3">
      <w:pPr>
        <w:rPr>
          <w:lang w:val="en-US"/>
        </w:rPr>
      </w:pPr>
    </w:p>
    <w:p w14:paraId="3962A643" w14:textId="77777777" w:rsidR="00C21DA3" w:rsidRDefault="00C21DA3" w:rsidP="00C21DA3">
      <w:pPr>
        <w:rPr>
          <w:lang w:val="en-US"/>
        </w:rPr>
      </w:pPr>
    </w:p>
    <w:p w14:paraId="18913794" w14:textId="77777777" w:rsidR="00C21DA3" w:rsidRDefault="00C21DA3" w:rsidP="00C21DA3">
      <w:pPr>
        <w:rPr>
          <w:lang w:val="en-US"/>
        </w:rPr>
      </w:pPr>
    </w:p>
    <w:p w14:paraId="160DD713" w14:textId="77777777" w:rsidR="00C21DA3" w:rsidRDefault="00C21DA3" w:rsidP="00C21DA3">
      <w:pPr>
        <w:rPr>
          <w:lang w:val="en-US"/>
        </w:rPr>
      </w:pPr>
    </w:p>
    <w:p w14:paraId="2C00B11F" w14:textId="77777777" w:rsidR="00C21DA3" w:rsidRDefault="00C21DA3" w:rsidP="00C21DA3">
      <w:pPr>
        <w:rPr>
          <w:lang w:val="en-US"/>
        </w:rPr>
      </w:pPr>
    </w:p>
    <w:p w14:paraId="3197B519" w14:textId="77777777" w:rsidR="00C21DA3" w:rsidRDefault="00C21DA3" w:rsidP="00C21DA3">
      <w:pPr>
        <w:rPr>
          <w:lang w:val="en-US"/>
        </w:rPr>
      </w:pPr>
    </w:p>
    <w:p w14:paraId="240B5AD2" w14:textId="77777777" w:rsidR="00C21DA3" w:rsidRDefault="00C21DA3" w:rsidP="00C21DA3">
      <w:pPr>
        <w:rPr>
          <w:lang w:val="en-US"/>
        </w:rPr>
      </w:pPr>
    </w:p>
    <w:p w14:paraId="62A802DA" w14:textId="77777777" w:rsidR="00C21DA3" w:rsidRDefault="00C21DA3" w:rsidP="00C21DA3">
      <w:pPr>
        <w:rPr>
          <w:lang w:val="en-US"/>
        </w:rPr>
      </w:pPr>
    </w:p>
    <w:p w14:paraId="628259DB" w14:textId="77777777" w:rsidR="00C21DA3" w:rsidRDefault="00C21DA3" w:rsidP="00C21DA3">
      <w:pPr>
        <w:rPr>
          <w:lang w:val="en-US"/>
        </w:rPr>
      </w:pPr>
    </w:p>
    <w:p w14:paraId="3DBE1FA5" w14:textId="77777777" w:rsidR="00C21DA3" w:rsidRDefault="00C21DA3" w:rsidP="00C21DA3">
      <w:pPr>
        <w:rPr>
          <w:lang w:val="en-US"/>
        </w:rPr>
      </w:pPr>
    </w:p>
    <w:p w14:paraId="41D0C4CC" w14:textId="77777777" w:rsidR="00C21DA3" w:rsidRDefault="00C21DA3" w:rsidP="00C21DA3">
      <w:pPr>
        <w:rPr>
          <w:lang w:val="en-US"/>
        </w:rPr>
      </w:pPr>
    </w:p>
    <w:p w14:paraId="011AA75F" w14:textId="77777777" w:rsidR="00C21DA3" w:rsidRDefault="00C21DA3" w:rsidP="00C21DA3">
      <w:pPr>
        <w:rPr>
          <w:lang w:val="en-US"/>
        </w:rPr>
      </w:pPr>
    </w:p>
    <w:p w14:paraId="76939225" w14:textId="77777777" w:rsidR="00C21DA3" w:rsidRDefault="00C21DA3" w:rsidP="00C21DA3">
      <w:pPr>
        <w:rPr>
          <w:lang w:val="en-US"/>
        </w:rPr>
      </w:pPr>
    </w:p>
    <w:p w14:paraId="165A7CD9" w14:textId="77777777" w:rsidR="00C21DA3" w:rsidRDefault="00C21DA3" w:rsidP="00C21DA3">
      <w:pPr>
        <w:rPr>
          <w:lang w:val="en-US"/>
        </w:rPr>
      </w:pPr>
    </w:p>
    <w:p w14:paraId="287442F6" w14:textId="77777777" w:rsidR="00C21DA3" w:rsidRDefault="00C21DA3" w:rsidP="00C21DA3">
      <w:pPr>
        <w:rPr>
          <w:lang w:val="en-US"/>
        </w:rPr>
      </w:pPr>
    </w:p>
    <w:p w14:paraId="0F399EB4" w14:textId="77777777" w:rsidR="00C21DA3" w:rsidRPr="00157ACD" w:rsidRDefault="00C21DA3" w:rsidP="00C21DA3">
      <w:pPr>
        <w:rPr>
          <w:lang w:val="en-US"/>
        </w:rPr>
      </w:pPr>
    </w:p>
    <w:p w14:paraId="4F6D3420" w14:textId="1D11A926" w:rsidR="00C21DA3" w:rsidRDefault="00C21DA3">
      <w:pPr>
        <w:jc w:val="left"/>
        <w:rPr>
          <w:lang w:val="en-US"/>
        </w:rPr>
      </w:pPr>
      <w:r>
        <w:rPr>
          <w:lang w:val="en-US"/>
        </w:rPr>
        <w:br w:type="page"/>
      </w:r>
    </w:p>
    <w:p w14:paraId="21B96D43" w14:textId="0C88ACC4" w:rsidR="00C21DA3" w:rsidRDefault="00C21DA3" w:rsidP="00C21DA3">
      <w:pPr>
        <w:pBdr>
          <w:top w:val="single" w:sz="4" w:space="3" w:color="auto"/>
          <w:left w:val="single" w:sz="4" w:space="4" w:color="auto"/>
          <w:bottom w:val="single" w:sz="4" w:space="3" w:color="auto"/>
          <w:right w:val="single" w:sz="4" w:space="4" w:color="auto"/>
        </w:pBdr>
        <w:shd w:val="clear" w:color="auto" w:fill="FFFFCC"/>
        <w:ind w:left="3686" w:right="3827"/>
        <w:jc w:val="center"/>
        <w:rPr>
          <w:lang w:val="en-US"/>
        </w:rPr>
      </w:pPr>
      <w:r>
        <w:rPr>
          <w:lang w:val="en-US"/>
        </w:rPr>
        <w:lastRenderedPageBreak/>
        <w:t xml:space="preserve">The </w:t>
      </w:r>
      <w:r>
        <w:rPr>
          <w:lang w:val="en-US"/>
        </w:rPr>
        <w:t>hard</w:t>
      </w:r>
      <w:r>
        <w:rPr>
          <w:lang w:val="en-US"/>
        </w:rPr>
        <w:t xml:space="preserve"> films</w:t>
      </w:r>
    </w:p>
    <w:p w14:paraId="0BA4462D" w14:textId="77777777" w:rsidR="00C21DA3" w:rsidRPr="00157ACD" w:rsidRDefault="00C21DA3" w:rsidP="00C21DA3">
      <w:pPr>
        <w:rPr>
          <w:lang w:val="en-US"/>
        </w:rPr>
      </w:pPr>
      <w:r>
        <w:rPr>
          <w:noProof/>
          <w:lang w:val="en-US"/>
        </w:rPr>
        <w:drawing>
          <wp:anchor distT="0" distB="0" distL="114300" distR="114300" simplePos="0" relativeHeight="251728896" behindDoc="0" locked="0" layoutInCell="1" allowOverlap="1" wp14:anchorId="3824DC61" wp14:editId="79273945">
            <wp:simplePos x="0" y="0"/>
            <wp:positionH relativeFrom="column">
              <wp:posOffset>5293360</wp:posOffset>
            </wp:positionH>
            <wp:positionV relativeFrom="paragraph">
              <wp:posOffset>3999865</wp:posOffset>
            </wp:positionV>
            <wp:extent cx="861060" cy="923925"/>
            <wp:effectExtent l="0" t="0" r="0" b="0"/>
            <wp:wrapNone/>
            <wp:docPr id="89" name="Picture 89" descr="A red dice with white dot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 descr="A red dice with white dots&#10;&#10;Description automatically generated with medium confidence"/>
                    <pic:cNvPicPr>
                      <a:picLocks noChangeAspect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1060" cy="923925"/>
                    </a:xfrm>
                    <a:prstGeom prst="rect">
                      <a:avLst/>
                    </a:prstGeom>
                    <a:ln w="6350" cmpd="sng">
                      <a:noFill/>
                      <a:prstDash val="solid"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26848" behindDoc="0" locked="0" layoutInCell="1" allowOverlap="1" wp14:anchorId="70CD0992" wp14:editId="04F50979">
            <wp:simplePos x="0" y="0"/>
            <wp:positionH relativeFrom="column">
              <wp:posOffset>5255260</wp:posOffset>
            </wp:positionH>
            <wp:positionV relativeFrom="paragraph">
              <wp:posOffset>2914015</wp:posOffset>
            </wp:positionV>
            <wp:extent cx="861129" cy="923925"/>
            <wp:effectExtent l="0" t="0" r="0" b="0"/>
            <wp:wrapNone/>
            <wp:docPr id="90" name="Picture 90" descr="A red dice with white dot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A red dice with white dots&#10;&#10;Description automatically generated with medium confidence"/>
                    <pic:cNvPicPr>
                      <a:picLocks noChangeAspect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1129" cy="923925"/>
                    </a:xfrm>
                    <a:prstGeom prst="rect">
                      <a:avLst/>
                    </a:prstGeom>
                    <a:ln w="6350" cmpd="sng">
                      <a:noFill/>
                      <a:prstDash val="solid"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25824" behindDoc="0" locked="0" layoutInCell="1" allowOverlap="1" wp14:anchorId="47791BEE" wp14:editId="0C31636A">
            <wp:simplePos x="0" y="0"/>
            <wp:positionH relativeFrom="column">
              <wp:posOffset>2721610</wp:posOffset>
            </wp:positionH>
            <wp:positionV relativeFrom="paragraph">
              <wp:posOffset>3333115</wp:posOffset>
            </wp:positionV>
            <wp:extent cx="1005840" cy="1074420"/>
            <wp:effectExtent l="19050" t="19050" r="22860" b="11430"/>
            <wp:wrapNone/>
            <wp:docPr id="91" name="Picture 91" descr="A picture containing person, person, wall, ind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A picture containing person, person, wall, indoor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5840" cy="1074420"/>
                    </a:xfrm>
                    <a:prstGeom prst="rect">
                      <a:avLst/>
                    </a:prstGeom>
                    <a:ln w="6350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27872" behindDoc="0" locked="0" layoutInCell="1" allowOverlap="1" wp14:anchorId="5DBF86D7" wp14:editId="17A4BBD4">
            <wp:simplePos x="0" y="0"/>
            <wp:positionH relativeFrom="column">
              <wp:posOffset>3988435</wp:posOffset>
            </wp:positionH>
            <wp:positionV relativeFrom="paragraph">
              <wp:posOffset>3333115</wp:posOffset>
            </wp:positionV>
            <wp:extent cx="1074420" cy="1074420"/>
            <wp:effectExtent l="19050" t="19050" r="11430" b="11430"/>
            <wp:wrapNone/>
            <wp:docPr id="92" name="Picture 92" descr="A picture containing text, cloc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A picture containing text, clock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4420" cy="1074420"/>
                    </a:xfrm>
                    <a:prstGeom prst="rect">
                      <a:avLst/>
                    </a:prstGeom>
                    <a:ln w="6350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5C65FB3" wp14:editId="46522BE5">
                <wp:simplePos x="0" y="0"/>
                <wp:positionH relativeFrom="column">
                  <wp:posOffset>2391683</wp:posOffset>
                </wp:positionH>
                <wp:positionV relativeFrom="paragraph">
                  <wp:posOffset>5067300</wp:posOffset>
                </wp:positionV>
                <wp:extent cx="335280" cy="335280"/>
                <wp:effectExtent l="0" t="0" r="26670" b="26670"/>
                <wp:wrapNone/>
                <wp:docPr id="66" name="Oval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5280" cy="335280"/>
                        </a:xfrm>
                        <a:prstGeom prst="ellipse">
                          <a:avLst/>
                        </a:prstGeom>
                        <a:solidFill>
                          <a:srgbClr val="E7F9FF"/>
                        </a:solidFill>
                        <a:ln w="9525">
                          <a:solidFill>
                            <a:srgbClr val="632A27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2115C7A" w14:textId="77777777" w:rsidR="00C21DA3" w:rsidRPr="004E4DFF" w:rsidRDefault="00C21DA3" w:rsidP="00C21DA3">
                            <w:pPr>
                              <w:jc w:val="center"/>
                              <w:rPr>
                                <w:b/>
                                <w:bCs/>
                                <w:color w:val="17365D" w:themeColor="text2" w:themeShade="B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17365D" w:themeColor="text2" w:themeShade="BF"/>
                                <w:sz w:val="32"/>
                                <w:szCs w:val="32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5C65FB3" id="Oval 66" o:spid="_x0000_s1063" style="position:absolute;left:0;text-align:left;margin-left:188.3pt;margin-top:399pt;width:26.4pt;height:26.4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" fillcolor="#e7f9ff" strokecolor="#632a27">
                <v:stroke endarrow="block"/>
                <v:textbox inset="0,0,0,0">
                  <w:txbxContent>
                    <w:p w14:paraId="42115C7A" w14:textId="77777777" w:rsidR="00C21DA3" w:rsidRPr="004E4DFF" w:rsidRDefault="00C21DA3" w:rsidP="00C21DA3">
                      <w:pPr>
                        <w:jc w:val="center"/>
                        <w:rPr>
                          <w:b/>
                          <w:bCs/>
                          <w:color w:val="17365D" w:themeColor="text2" w:themeShade="BF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color w:val="17365D" w:themeColor="text2" w:themeShade="BF"/>
                          <w:sz w:val="32"/>
                          <w:szCs w:val="32"/>
                        </w:rPr>
                        <w:t>5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596AD02C" wp14:editId="71C11BF8">
                <wp:simplePos x="0" y="0"/>
                <wp:positionH relativeFrom="column">
                  <wp:posOffset>3874770</wp:posOffset>
                </wp:positionH>
                <wp:positionV relativeFrom="paragraph">
                  <wp:posOffset>2828925</wp:posOffset>
                </wp:positionV>
                <wp:extent cx="335280" cy="335280"/>
                <wp:effectExtent l="0" t="0" r="26670" b="26670"/>
                <wp:wrapNone/>
                <wp:docPr id="67" name="Oval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5280" cy="335280"/>
                        </a:xfrm>
                        <a:prstGeom prst="ellipse">
                          <a:avLst/>
                        </a:prstGeom>
                        <a:solidFill>
                          <a:srgbClr val="E7F9FF"/>
                        </a:solidFill>
                        <a:ln w="9525">
                          <a:solidFill>
                            <a:srgbClr val="632A27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7328121" w14:textId="77777777" w:rsidR="00C21DA3" w:rsidRPr="004E4DFF" w:rsidRDefault="00C21DA3" w:rsidP="00C21DA3">
                            <w:pPr>
                              <w:jc w:val="center"/>
                              <w:rPr>
                                <w:b/>
                                <w:bCs/>
                                <w:color w:val="17365D" w:themeColor="text2" w:themeShade="B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17365D" w:themeColor="text2" w:themeShade="BF"/>
                                <w:sz w:val="32"/>
                                <w:szCs w:val="32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96AD02C" id="Oval 67" o:spid="_x0000_s1064" style="position:absolute;left:0;text-align:left;margin-left:305.1pt;margin-top:222.75pt;width:26.4pt;height:26.4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" fillcolor="#e7f9ff" strokecolor="#632a27">
                <v:stroke endarrow="block"/>
                <v:textbox inset="0,0,0,0">
                  <w:txbxContent>
                    <w:p w14:paraId="67328121" w14:textId="77777777" w:rsidR="00C21DA3" w:rsidRPr="004E4DFF" w:rsidRDefault="00C21DA3" w:rsidP="00C21DA3">
                      <w:pPr>
                        <w:jc w:val="center"/>
                        <w:rPr>
                          <w:b/>
                          <w:bCs/>
                          <w:color w:val="17365D" w:themeColor="text2" w:themeShade="BF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color w:val="17365D" w:themeColor="text2" w:themeShade="BF"/>
                          <w:sz w:val="32"/>
                          <w:szCs w:val="32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185B0031" wp14:editId="76231E75">
                <wp:simplePos x="0" y="0"/>
                <wp:positionH relativeFrom="column">
                  <wp:posOffset>6035040</wp:posOffset>
                </wp:positionH>
                <wp:positionV relativeFrom="paragraph">
                  <wp:posOffset>1327785</wp:posOffset>
                </wp:positionV>
                <wp:extent cx="335280" cy="335280"/>
                <wp:effectExtent l="0" t="0" r="26670" b="26670"/>
                <wp:wrapNone/>
                <wp:docPr id="68" name="Oval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5280" cy="335280"/>
                        </a:xfrm>
                        <a:prstGeom prst="ellipse">
                          <a:avLst/>
                        </a:prstGeom>
                        <a:solidFill>
                          <a:srgbClr val="E7F9FF"/>
                        </a:solidFill>
                        <a:ln w="9525">
                          <a:solidFill>
                            <a:srgbClr val="632A27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40E3A2A" w14:textId="77777777" w:rsidR="00C21DA3" w:rsidRPr="004E4DFF" w:rsidRDefault="00C21DA3" w:rsidP="00C21DA3">
                            <w:pPr>
                              <w:jc w:val="center"/>
                              <w:rPr>
                                <w:b/>
                                <w:bCs/>
                                <w:color w:val="17365D" w:themeColor="text2" w:themeShade="B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17365D" w:themeColor="text2" w:themeShade="BF"/>
                                <w:sz w:val="32"/>
                                <w:szCs w:val="32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85B0031" id="Oval 68" o:spid="_x0000_s1065" style="position:absolute;left:0;text-align:left;margin-left:475.2pt;margin-top:104.55pt;width:26.4pt;height:26.4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" fillcolor="#e7f9ff" strokecolor="#632a27">
                <v:stroke endarrow="block"/>
                <v:textbox inset="0,0,0,0">
                  <w:txbxContent>
                    <w:p w14:paraId="240E3A2A" w14:textId="77777777" w:rsidR="00C21DA3" w:rsidRPr="004E4DFF" w:rsidRDefault="00C21DA3" w:rsidP="00C21DA3">
                      <w:pPr>
                        <w:jc w:val="center"/>
                        <w:rPr>
                          <w:b/>
                          <w:bCs/>
                          <w:color w:val="17365D" w:themeColor="text2" w:themeShade="BF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color w:val="17365D" w:themeColor="text2" w:themeShade="BF"/>
                          <w:sz w:val="32"/>
                          <w:szCs w:val="32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C54535C" wp14:editId="0A0EB6C8">
                <wp:simplePos x="0" y="0"/>
                <wp:positionH relativeFrom="margin">
                  <wp:align>left</wp:align>
                </wp:positionH>
                <wp:positionV relativeFrom="paragraph">
                  <wp:posOffset>809625</wp:posOffset>
                </wp:positionV>
                <wp:extent cx="335280" cy="335280"/>
                <wp:effectExtent l="0" t="0" r="26670" b="26670"/>
                <wp:wrapNone/>
                <wp:docPr id="69" name="Oval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5280" cy="335280"/>
                        </a:xfrm>
                        <a:prstGeom prst="ellipse">
                          <a:avLst/>
                        </a:prstGeom>
                        <a:solidFill>
                          <a:srgbClr val="E7F9FF"/>
                        </a:solidFill>
                        <a:ln w="9525">
                          <a:solidFill>
                            <a:srgbClr val="632A27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A111ED6" w14:textId="77777777" w:rsidR="00C21DA3" w:rsidRPr="004E4DFF" w:rsidRDefault="00C21DA3" w:rsidP="00C21DA3">
                            <w:pPr>
                              <w:jc w:val="center"/>
                              <w:rPr>
                                <w:b/>
                                <w:bCs/>
                                <w:color w:val="17365D" w:themeColor="text2" w:themeShade="BF"/>
                                <w:sz w:val="32"/>
                                <w:szCs w:val="32"/>
                              </w:rPr>
                            </w:pPr>
                            <w:r w:rsidRPr="004E4DFF">
                              <w:rPr>
                                <w:b/>
                                <w:bCs/>
                                <w:color w:val="17365D" w:themeColor="text2" w:themeShade="BF"/>
                                <w:sz w:val="32"/>
                                <w:szCs w:val="32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C54535C" id="Oval 69" o:spid="_x0000_s1066" style="position:absolute;left:0;text-align:left;margin-left:0;margin-top:63.75pt;width:26.4pt;height:26.4pt;z-index:25172275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" fillcolor="#e7f9ff" strokecolor="#632a27">
                <v:stroke endarrow="block"/>
                <v:textbox inset="0,0,0,0">
                  <w:txbxContent>
                    <w:p w14:paraId="5A111ED6" w14:textId="77777777" w:rsidR="00C21DA3" w:rsidRPr="004E4DFF" w:rsidRDefault="00C21DA3" w:rsidP="00C21DA3">
                      <w:pPr>
                        <w:jc w:val="center"/>
                        <w:rPr>
                          <w:b/>
                          <w:bCs/>
                          <w:color w:val="17365D" w:themeColor="text2" w:themeShade="BF"/>
                          <w:sz w:val="32"/>
                          <w:szCs w:val="32"/>
                        </w:rPr>
                      </w:pPr>
                      <w:r w:rsidRPr="004E4DFF">
                        <w:rPr>
                          <w:b/>
                          <w:bCs/>
                          <w:color w:val="17365D" w:themeColor="text2" w:themeShade="BF"/>
                          <w:sz w:val="32"/>
                          <w:szCs w:val="32"/>
                        </w:rPr>
                        <w:t>1</w:t>
                      </w:r>
                    </w:p>
                  </w:txbxContent>
                </v:textbox>
                <w10:wrap anchorx="margin"/>
              </v:oval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7186DFA2" wp14:editId="5E3E46E8">
                <wp:simplePos x="0" y="0"/>
                <wp:positionH relativeFrom="column">
                  <wp:posOffset>781050</wp:posOffset>
                </wp:positionH>
                <wp:positionV relativeFrom="paragraph">
                  <wp:posOffset>2238375</wp:posOffset>
                </wp:positionV>
                <wp:extent cx="335280" cy="335280"/>
                <wp:effectExtent l="0" t="0" r="26670" b="26670"/>
                <wp:wrapNone/>
                <wp:docPr id="70" name="Oval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5280" cy="335280"/>
                        </a:xfrm>
                        <a:prstGeom prst="ellipse">
                          <a:avLst/>
                        </a:prstGeom>
                        <a:solidFill>
                          <a:srgbClr val="E7F9FF"/>
                        </a:solidFill>
                        <a:ln w="9525">
                          <a:solidFill>
                            <a:srgbClr val="632A27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45716FE" w14:textId="77777777" w:rsidR="00C21DA3" w:rsidRPr="004E4DFF" w:rsidRDefault="00C21DA3" w:rsidP="00C21DA3">
                            <w:pPr>
                              <w:jc w:val="center"/>
                              <w:rPr>
                                <w:b/>
                                <w:bCs/>
                                <w:color w:val="17365D" w:themeColor="text2" w:themeShade="BF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17365D" w:themeColor="text2" w:themeShade="BF"/>
                                <w:sz w:val="32"/>
                                <w:szCs w:val="32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186DFA2" id="Oval 70" o:spid="_x0000_s1067" style="position:absolute;left:0;text-align:left;margin-left:61.5pt;margin-top:176.25pt;width:26.4pt;height:26.4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" fillcolor="#e7f9ff" strokecolor="#632a27">
                <v:stroke endarrow="block"/>
                <v:textbox inset="0,0,0,0">
                  <w:txbxContent>
                    <w:p w14:paraId="645716FE" w14:textId="77777777" w:rsidR="00C21DA3" w:rsidRPr="004E4DFF" w:rsidRDefault="00C21DA3" w:rsidP="00C21DA3">
                      <w:pPr>
                        <w:jc w:val="center"/>
                        <w:rPr>
                          <w:b/>
                          <w:bCs/>
                          <w:color w:val="17365D" w:themeColor="text2" w:themeShade="BF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bCs/>
                          <w:color w:val="17365D" w:themeColor="text2" w:themeShade="BF"/>
                          <w:sz w:val="32"/>
                          <w:szCs w:val="32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16608" behindDoc="0" locked="0" layoutInCell="1" allowOverlap="1" wp14:anchorId="16331244" wp14:editId="40508854">
            <wp:simplePos x="0" y="0"/>
            <wp:positionH relativeFrom="page">
              <wp:posOffset>828675</wp:posOffset>
            </wp:positionH>
            <wp:positionV relativeFrom="paragraph">
              <wp:posOffset>3275965</wp:posOffset>
            </wp:positionV>
            <wp:extent cx="1257300" cy="967740"/>
            <wp:effectExtent l="19050" t="19050" r="19050" b="22860"/>
            <wp:wrapNone/>
            <wp:docPr id="93" name="Picture 93" descr="A picture containing nature, mountai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A picture containing nature, mountain&#10;&#10;Description automatically generated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967740"/>
                    </a:xfrm>
                    <a:prstGeom prst="rect">
                      <a:avLst/>
                    </a:prstGeom>
                    <a:ln w="6350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6C8ADF3F" wp14:editId="26A360D6">
                <wp:simplePos x="0" y="0"/>
                <wp:positionH relativeFrom="column">
                  <wp:posOffset>378460</wp:posOffset>
                </wp:positionH>
                <wp:positionV relativeFrom="paragraph">
                  <wp:posOffset>2685415</wp:posOffset>
                </wp:positionV>
                <wp:extent cx="1257300" cy="523875"/>
                <wp:effectExtent l="0" t="0" r="0" b="9525"/>
                <wp:wrapNone/>
                <wp:docPr id="71" name="Text Box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7300" cy="5238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E0C171C" w14:textId="77777777" w:rsidR="00C21DA3" w:rsidRPr="00BF69FC" w:rsidRDefault="00C21DA3" w:rsidP="00C21DA3">
                            <w:pPr>
                              <w:rPr>
                                <w:sz w:val="56"/>
                                <w:szCs w:val="56"/>
                              </w:rPr>
                            </w:pPr>
                            <w:r w:rsidRPr="00BF69FC">
                              <w:rPr>
                                <w:sz w:val="56"/>
                                <w:szCs w:val="56"/>
                              </w:rPr>
                              <w:t>KBCA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8ADF3F" id="Text Box 71" o:spid="_x0000_s1068" type="#_x0000_t202" style="position:absolute;left:0;text-align:left;margin-left:29.8pt;margin-top:211.45pt;width:99pt;height:41.2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" fillcolor="white [3201]" stroked="f" strokeweight=".5pt">
                <v:textbox>
                  <w:txbxContent>
                    <w:p w14:paraId="0E0C171C" w14:textId="77777777" w:rsidR="00C21DA3" w:rsidRPr="00BF69FC" w:rsidRDefault="00C21DA3" w:rsidP="00C21DA3">
                      <w:pPr>
                        <w:rPr>
                          <w:sz w:val="56"/>
                          <w:szCs w:val="56"/>
                        </w:rPr>
                      </w:pPr>
                      <w:r w:rsidRPr="00BF69FC">
                        <w:rPr>
                          <w:sz w:val="56"/>
                          <w:szCs w:val="56"/>
                        </w:rPr>
                        <w:t>KBCA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64C6A969" wp14:editId="345E1FC6">
                <wp:simplePos x="0" y="0"/>
                <wp:positionH relativeFrom="column">
                  <wp:posOffset>282575</wp:posOffset>
                </wp:positionH>
                <wp:positionV relativeFrom="paragraph">
                  <wp:posOffset>4465955</wp:posOffset>
                </wp:positionV>
                <wp:extent cx="5935345" cy="923925"/>
                <wp:effectExtent l="0" t="0" r="27305" b="28575"/>
                <wp:wrapNone/>
                <wp:docPr id="72" name="Straight Connector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35345" cy="923925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prstDash val="sysDot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86BC36F" id="Straight Connector 72" o:spid="_x0000_s1026" style="position:absolute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2.25pt,351.65pt" to="489.6pt,42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" strokecolor="red" strokeweight="1.5pt">
                <v:stroke dashstyle="1 1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19F5C7B9" wp14:editId="04FBC10E">
                <wp:simplePos x="0" y="0"/>
                <wp:positionH relativeFrom="column">
                  <wp:posOffset>1940560</wp:posOffset>
                </wp:positionH>
                <wp:positionV relativeFrom="paragraph">
                  <wp:posOffset>2399665</wp:posOffset>
                </wp:positionV>
                <wp:extent cx="495300" cy="2305050"/>
                <wp:effectExtent l="0" t="0" r="19050" b="19050"/>
                <wp:wrapNone/>
                <wp:docPr id="73" name="Straight Connector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95300" cy="230505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prstDash val="sysDot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18CA607" id="Straight Connector 73" o:spid="_x0000_s1026" style="position:absolute;flip:x;z-index:25173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2.8pt,188.95pt" to="191.8pt,37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" strokecolor="red" strokeweight="1.5pt">
                <v:stroke dashstyle="1 1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4929D615" wp14:editId="6506AC9B">
                <wp:simplePos x="0" y="0"/>
                <wp:positionH relativeFrom="column">
                  <wp:posOffset>168910</wp:posOffset>
                </wp:positionH>
                <wp:positionV relativeFrom="paragraph">
                  <wp:posOffset>1904365</wp:posOffset>
                </wp:positionV>
                <wp:extent cx="3000375" cy="628650"/>
                <wp:effectExtent l="0" t="0" r="28575" b="19050"/>
                <wp:wrapNone/>
                <wp:docPr id="74" name="Straight Arrow Connector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000375" cy="62865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prstDash val="sysDot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6D657F57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74" o:spid="_x0000_s1026" type="#_x0000_t32" style="position:absolute;margin-left:13.3pt;margin-top:149.95pt;width:236.25pt;height:49.5pt;flip:x y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" strokecolor="red" strokeweight="1.5pt">
                <v:stroke dashstyle="1 1"/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4C18B35D" wp14:editId="6AA5D6B1">
                <wp:simplePos x="0" y="0"/>
                <wp:positionH relativeFrom="column">
                  <wp:posOffset>3178809</wp:posOffset>
                </wp:positionH>
                <wp:positionV relativeFrom="paragraph">
                  <wp:posOffset>2533015</wp:posOffset>
                </wp:positionV>
                <wp:extent cx="3228975" cy="0"/>
                <wp:effectExtent l="0" t="0" r="0" b="0"/>
                <wp:wrapNone/>
                <wp:docPr id="75" name="Straight Connector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228975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prstDash val="sysDot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250F433" id="Straight Connector 75" o:spid="_x0000_s1026" style="position:absolute;z-index:25173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50.3pt,199.45pt" to="504.55pt,19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" strokecolor="red" strokeweight="1.5pt">
                <v:stroke dashstyle="1 1"/>
              </v:lin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772A3152" wp14:editId="28B2FBA5">
                <wp:simplePos x="0" y="0"/>
                <wp:positionH relativeFrom="column">
                  <wp:posOffset>3169285</wp:posOffset>
                </wp:positionH>
                <wp:positionV relativeFrom="paragraph">
                  <wp:posOffset>199389</wp:posOffset>
                </wp:positionV>
                <wp:extent cx="0" cy="2352675"/>
                <wp:effectExtent l="0" t="0" r="38100" b="28575"/>
                <wp:wrapNone/>
                <wp:docPr id="76" name="Straight Connector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352675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prstDash val="sysDot"/>
                          <a:tailEnd type="non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272901C" id="Straight Connector 76" o:spid="_x0000_s1026" style="position:absolute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49.55pt,15.7pt" to="249.55pt,20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" strokecolor="red" strokeweight="1.5pt">
                <v:stroke dashstyle="1 1"/>
              </v:lin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12512" behindDoc="0" locked="0" layoutInCell="1" allowOverlap="1" wp14:anchorId="756CAF4C" wp14:editId="658DE5F3">
            <wp:simplePos x="0" y="0"/>
            <wp:positionH relativeFrom="page">
              <wp:posOffset>5259705</wp:posOffset>
            </wp:positionH>
            <wp:positionV relativeFrom="paragraph">
              <wp:posOffset>5781040</wp:posOffset>
            </wp:positionV>
            <wp:extent cx="1450181" cy="1657350"/>
            <wp:effectExtent l="19050" t="19050" r="17145" b="19050"/>
            <wp:wrapNone/>
            <wp:docPr id="94" name="Picture 94" descr="A bird on a branch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 descr="A bird on a branch&#10;&#10;Description automatically generated with medium confidence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0181" cy="1657350"/>
                    </a:xfrm>
                    <a:prstGeom prst="rect">
                      <a:avLst/>
                    </a:prstGeom>
                    <a:ln w="6350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3536" behindDoc="0" locked="0" layoutInCell="1" allowOverlap="1" wp14:anchorId="0FBB987C" wp14:editId="2AD59488">
            <wp:simplePos x="0" y="0"/>
            <wp:positionH relativeFrom="page">
              <wp:posOffset>2937510</wp:posOffset>
            </wp:positionH>
            <wp:positionV relativeFrom="paragraph">
              <wp:posOffset>5781040</wp:posOffset>
            </wp:positionV>
            <wp:extent cx="2008210" cy="1657350"/>
            <wp:effectExtent l="19050" t="19050" r="11430" b="19050"/>
            <wp:wrapNone/>
            <wp:docPr id="95" name="Picture 95" descr="A person wearing a garmen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 descr="A person wearing a garment&#10;&#10;Description automatically generated with medium confidence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8210" cy="1657350"/>
                    </a:xfrm>
                    <a:prstGeom prst="rect">
                      <a:avLst/>
                    </a:prstGeom>
                    <a:ln w="6350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5584" behindDoc="0" locked="0" layoutInCell="1" allowOverlap="1" wp14:anchorId="5EAFE3D2" wp14:editId="1CC3D4E5">
            <wp:simplePos x="0" y="0"/>
            <wp:positionH relativeFrom="margin">
              <wp:posOffset>304800</wp:posOffset>
            </wp:positionH>
            <wp:positionV relativeFrom="paragraph">
              <wp:posOffset>4942840</wp:posOffset>
            </wp:positionV>
            <wp:extent cx="1392555" cy="1657350"/>
            <wp:effectExtent l="19050" t="19050" r="17145" b="19050"/>
            <wp:wrapNone/>
            <wp:docPr id="96" name="Picture 96" descr="A glass with a drink in it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A glass with a drink in it&#10;&#10;Description automatically generated with low confidence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2555" cy="1657350"/>
                    </a:xfrm>
                    <a:prstGeom prst="rect">
                      <a:avLst/>
                    </a:prstGeom>
                    <a:ln w="6350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1FCB145C" wp14:editId="4CD8C59E">
                <wp:simplePos x="0" y="0"/>
                <wp:positionH relativeFrom="column">
                  <wp:posOffset>229235</wp:posOffset>
                </wp:positionH>
                <wp:positionV relativeFrom="paragraph">
                  <wp:posOffset>6837045</wp:posOffset>
                </wp:positionV>
                <wp:extent cx="1426845" cy="1447165"/>
                <wp:effectExtent l="19050" t="19050" r="20955" b="19685"/>
                <wp:wrapNone/>
                <wp:docPr id="77" name="Freeform: Shape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6845" cy="1447165"/>
                        </a:xfrm>
                        <a:custGeom>
                          <a:avLst/>
                          <a:gdLst>
                            <a:gd name="connsiteX0" fmla="*/ 0 w 1419225"/>
                            <a:gd name="connsiteY0" fmla="*/ 0 h 1438275"/>
                            <a:gd name="connsiteX1" fmla="*/ 895350 w 1419225"/>
                            <a:gd name="connsiteY1" fmla="*/ 847725 h 1438275"/>
                            <a:gd name="connsiteX2" fmla="*/ 1333500 w 1419225"/>
                            <a:gd name="connsiteY2" fmla="*/ 1352550 h 1438275"/>
                            <a:gd name="connsiteX3" fmla="*/ 1419225 w 1419225"/>
                            <a:gd name="connsiteY3" fmla="*/ 1438275 h 1438275"/>
                            <a:gd name="connsiteX0" fmla="*/ 7767 w 1426992"/>
                            <a:gd name="connsiteY0" fmla="*/ 9066 h 1447341"/>
                            <a:gd name="connsiteX1" fmla="*/ 94225 w 1426992"/>
                            <a:gd name="connsiteY1" fmla="*/ 77939 h 1447341"/>
                            <a:gd name="connsiteX2" fmla="*/ 903117 w 1426992"/>
                            <a:gd name="connsiteY2" fmla="*/ 856791 h 1447341"/>
                            <a:gd name="connsiteX3" fmla="*/ 1341267 w 1426992"/>
                            <a:gd name="connsiteY3" fmla="*/ 1361616 h 1447341"/>
                            <a:gd name="connsiteX4" fmla="*/ 1426992 w 1426992"/>
                            <a:gd name="connsiteY4" fmla="*/ 1447341 h 144734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1426992" h="1447341">
                              <a:moveTo>
                                <a:pt x="7767" y="9066"/>
                              </a:moveTo>
                              <a:cubicBezTo>
                                <a:pt x="21200" y="36176"/>
                                <a:pt x="-55000" y="-63349"/>
                                <a:pt x="94225" y="77939"/>
                              </a:cubicBezTo>
                              <a:cubicBezTo>
                                <a:pt x="243450" y="219227"/>
                                <a:pt x="695277" y="642845"/>
                                <a:pt x="903117" y="856791"/>
                              </a:cubicBezTo>
                              <a:cubicBezTo>
                                <a:pt x="1110957" y="1070737"/>
                                <a:pt x="1183712" y="1204061"/>
                                <a:pt x="1341267" y="1361616"/>
                              </a:cubicBezTo>
                              <a:lnTo>
                                <a:pt x="1426992" y="1447341"/>
                              </a:lnTo>
                            </a:path>
                          </a:pathLst>
                        </a:custGeom>
                        <a:noFill/>
                        <a:ln w="38100">
                          <a:solidFill>
                            <a:srgbClr val="E72819"/>
                          </a:solidFill>
                          <a:tailEnd type="non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D6F40C" id="Freeform: Shape 77" o:spid="_x0000_s1026" style="position:absolute;margin-left:18.05pt;margin-top:538.35pt;width:112.35pt;height:113.9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426992,14473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" path="m7767,9066c21200,36176,-55000,-63349,94225,77939,243450,219227,695277,642845,903117,856791v207840,213946,280595,347270,438150,504825l1426992,1447341e" filled="f" strokecolor="#e72819" strokeweight="3pt">
                <v:path arrowok="t" o:connecttype="custom" o:connectlocs="7766,9065;94215,77930;903024,856687;1341129,1361450;1426845,1447165" o:connectangles="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14560" behindDoc="0" locked="0" layoutInCell="1" allowOverlap="1" wp14:anchorId="33222115" wp14:editId="3F5BDE92">
            <wp:simplePos x="0" y="0"/>
            <wp:positionH relativeFrom="margin">
              <wp:align>left</wp:align>
            </wp:positionH>
            <wp:positionV relativeFrom="paragraph">
              <wp:posOffset>7124065</wp:posOffset>
            </wp:positionV>
            <wp:extent cx="1874520" cy="693420"/>
            <wp:effectExtent l="19050" t="19050" r="11430" b="11430"/>
            <wp:wrapNone/>
            <wp:docPr id="97" name="Picture 97" descr="A sunset over a body of water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 descr="A sunset over a body of water&#10;&#10;Description automatically generated with medium confidence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4520" cy="693420"/>
                    </a:xfrm>
                    <a:prstGeom prst="rect">
                      <a:avLst/>
                    </a:prstGeom>
                    <a:ln w="6350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42766CDE" wp14:editId="543B54B8">
                <wp:simplePos x="0" y="0"/>
                <wp:positionH relativeFrom="column">
                  <wp:posOffset>235585</wp:posOffset>
                </wp:positionH>
                <wp:positionV relativeFrom="paragraph">
                  <wp:posOffset>6819265</wp:posOffset>
                </wp:positionV>
                <wp:extent cx="1219200" cy="1419225"/>
                <wp:effectExtent l="19050" t="19050" r="19050" b="28575"/>
                <wp:wrapNone/>
                <wp:docPr id="78" name="Freeform: Shape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00" cy="1419225"/>
                        </a:xfrm>
                        <a:custGeom>
                          <a:avLst/>
                          <a:gdLst>
                            <a:gd name="connsiteX0" fmla="*/ 1219200 w 1219200"/>
                            <a:gd name="connsiteY0" fmla="*/ 0 h 1419225"/>
                            <a:gd name="connsiteX1" fmla="*/ 952500 w 1219200"/>
                            <a:gd name="connsiteY1" fmla="*/ 285750 h 1419225"/>
                            <a:gd name="connsiteX2" fmla="*/ 447675 w 1219200"/>
                            <a:gd name="connsiteY2" fmla="*/ 828675 h 1419225"/>
                            <a:gd name="connsiteX3" fmla="*/ 152400 w 1219200"/>
                            <a:gd name="connsiteY3" fmla="*/ 1162050 h 1419225"/>
                            <a:gd name="connsiteX4" fmla="*/ 76200 w 1219200"/>
                            <a:gd name="connsiteY4" fmla="*/ 1285875 h 1419225"/>
                            <a:gd name="connsiteX5" fmla="*/ 38100 w 1219200"/>
                            <a:gd name="connsiteY5" fmla="*/ 1323975 h 1419225"/>
                            <a:gd name="connsiteX6" fmla="*/ 28575 w 1219200"/>
                            <a:gd name="connsiteY6" fmla="*/ 1371600 h 1419225"/>
                            <a:gd name="connsiteX7" fmla="*/ 9525 w 1219200"/>
                            <a:gd name="connsiteY7" fmla="*/ 1400175 h 1419225"/>
                            <a:gd name="connsiteX8" fmla="*/ 0 w 1219200"/>
                            <a:gd name="connsiteY8" fmla="*/ 1419225 h 141922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</a:cxnLst>
                          <a:rect l="l" t="t" r="r" b="b"/>
                          <a:pathLst>
                            <a:path w="1219200" h="1419225">
                              <a:moveTo>
                                <a:pt x="1219200" y="0"/>
                              </a:moveTo>
                              <a:cubicBezTo>
                                <a:pt x="1130300" y="95250"/>
                                <a:pt x="1042970" y="191990"/>
                                <a:pt x="952500" y="285750"/>
                              </a:cubicBezTo>
                              <a:cubicBezTo>
                                <a:pt x="634254" y="615568"/>
                                <a:pt x="745555" y="468448"/>
                                <a:pt x="447675" y="828675"/>
                              </a:cubicBezTo>
                              <a:cubicBezTo>
                                <a:pt x="-87287" y="1475606"/>
                                <a:pt x="581286" y="710591"/>
                                <a:pt x="152400" y="1162050"/>
                              </a:cubicBezTo>
                              <a:cubicBezTo>
                                <a:pt x="68333" y="1250541"/>
                                <a:pt x="135753" y="1200799"/>
                                <a:pt x="76200" y="1285875"/>
                              </a:cubicBezTo>
                              <a:cubicBezTo>
                                <a:pt x="65900" y="1300589"/>
                                <a:pt x="50800" y="1311275"/>
                                <a:pt x="38100" y="1323975"/>
                              </a:cubicBezTo>
                              <a:cubicBezTo>
                                <a:pt x="34925" y="1339850"/>
                                <a:pt x="34259" y="1356441"/>
                                <a:pt x="28575" y="1371600"/>
                              </a:cubicBezTo>
                              <a:cubicBezTo>
                                <a:pt x="24555" y="1382319"/>
                                <a:pt x="15415" y="1390359"/>
                                <a:pt x="9525" y="1400175"/>
                              </a:cubicBezTo>
                              <a:cubicBezTo>
                                <a:pt x="5872" y="1406263"/>
                                <a:pt x="3175" y="1412875"/>
                                <a:pt x="0" y="1419225"/>
                              </a:cubicBezTo>
                            </a:path>
                          </a:pathLst>
                        </a:custGeom>
                        <a:noFill/>
                        <a:ln w="38100">
                          <a:solidFill>
                            <a:srgbClr val="E72819"/>
                          </a:solidFill>
                          <a:tailEnd type="non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C60CC94" id="Freeform: Shape 78" o:spid="_x0000_s1026" style="position:absolute;margin-left:18.55pt;margin-top:536.95pt;width:96pt;height:111.75pt;z-index: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19200,14192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" path="m1219200,c1130300,95250,1042970,191990,952500,285750,634254,615568,745555,468448,447675,828675,-87287,1475606,581286,710591,152400,1162050v-84067,88491,-16647,38749,-76200,123825c65900,1300589,50800,1311275,38100,1323975v-3175,15875,-3841,32466,-9525,47625c24555,1382319,15415,1390359,9525,1400175,5872,1406263,3175,1412875,,1419225e" filled="f" strokecolor="#e72819" strokeweight="3pt">
                <v:path arrowok="t" o:connecttype="custom" o:connectlocs="1219200,0;952500,285750;447675,828675;152400,1162050;76200,1285875;38100,1323975;28575,1371600;9525,1400175;0,1419225" o:connectangles="0,0,0,0,0,0,0,0,0"/>
              </v:shape>
            </w:pict>
          </mc:Fallback>
        </mc:AlternateContent>
      </w:r>
      <w:r w:rsidRPr="00BD6F15">
        <w:rPr>
          <w:noProof/>
          <w:color w:val="4F6228" w:themeColor="accent3" w:themeShade="80"/>
        </w:rPr>
        <mc:AlternateContent>
          <mc:Choice Requires="wpg">
            <w:drawing>
              <wp:anchor distT="0" distB="0" distL="114300" distR="114300" simplePos="0" relativeHeight="251721728" behindDoc="0" locked="0" layoutInCell="1" allowOverlap="1" wp14:anchorId="032DE90B" wp14:editId="13520871">
                <wp:simplePos x="0" y="0"/>
                <wp:positionH relativeFrom="column">
                  <wp:posOffset>4693285</wp:posOffset>
                </wp:positionH>
                <wp:positionV relativeFrom="paragraph">
                  <wp:posOffset>332740</wp:posOffset>
                </wp:positionV>
                <wp:extent cx="457200" cy="352425"/>
                <wp:effectExtent l="0" t="0" r="19050" b="28575"/>
                <wp:wrapNone/>
                <wp:docPr id="79" name="Group 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7200" cy="352425"/>
                          <a:chOff x="0" y="0"/>
                          <a:chExt cx="457200" cy="352425"/>
                        </a:xfrm>
                      </wpg:grpSpPr>
                      <wps:wsp>
                        <wps:cNvPr id="80" name="Freeform: Shape 80"/>
                        <wps:cNvSpPr/>
                        <wps:spPr>
                          <a:xfrm>
                            <a:off x="47625" y="0"/>
                            <a:ext cx="409575" cy="342900"/>
                          </a:xfrm>
                          <a:custGeom>
                            <a:avLst/>
                            <a:gdLst>
                              <a:gd name="connsiteX0" fmla="*/ 0 w 523875"/>
                              <a:gd name="connsiteY0" fmla="*/ 0 h 485775"/>
                              <a:gd name="connsiteX1" fmla="*/ 209550 w 523875"/>
                              <a:gd name="connsiteY1" fmla="*/ 180975 h 485775"/>
                              <a:gd name="connsiteX2" fmla="*/ 371475 w 523875"/>
                              <a:gd name="connsiteY2" fmla="*/ 342900 h 485775"/>
                              <a:gd name="connsiteX3" fmla="*/ 447675 w 523875"/>
                              <a:gd name="connsiteY3" fmla="*/ 409575 h 485775"/>
                              <a:gd name="connsiteX4" fmla="*/ 523875 w 523875"/>
                              <a:gd name="connsiteY4" fmla="*/ 485775 h 48577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523875" h="485775">
                                <a:moveTo>
                                  <a:pt x="0" y="0"/>
                                </a:moveTo>
                                <a:cubicBezTo>
                                  <a:pt x="115674" y="138808"/>
                                  <a:pt x="-39341" y="-38635"/>
                                  <a:pt x="209550" y="180975"/>
                                </a:cubicBezTo>
                                <a:cubicBezTo>
                                  <a:pt x="266787" y="231478"/>
                                  <a:pt x="316410" y="290038"/>
                                  <a:pt x="371475" y="342900"/>
                                </a:cubicBezTo>
                                <a:cubicBezTo>
                                  <a:pt x="395822" y="366273"/>
                                  <a:pt x="422943" y="386609"/>
                                  <a:pt x="447675" y="409575"/>
                                </a:cubicBezTo>
                                <a:lnTo>
                                  <a:pt x="523875" y="485775"/>
                                </a:lnTo>
                              </a:path>
                            </a:pathLst>
                          </a:custGeom>
                          <a:noFill/>
                          <a:ln w="15875">
                            <a:solidFill>
                              <a:schemeClr val="accent2">
                                <a:lumMod val="75000"/>
                              </a:schemeClr>
                            </a:solidFill>
                            <a:tailEnd type="none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" name="Straight Connector 81"/>
                        <wps:cNvCnPr/>
                        <wps:spPr>
                          <a:xfrm flipH="1">
                            <a:off x="0" y="57150"/>
                            <a:ext cx="428625" cy="295275"/>
                          </a:xfrm>
                          <a:prstGeom prst="line">
                            <a:avLst/>
                          </a:prstGeom>
                          <a:ln w="15875">
                            <a:solidFill>
                              <a:schemeClr val="accent2">
                                <a:lumMod val="75000"/>
                              </a:schemeClr>
                            </a:solidFill>
                            <a:tailEnd type="non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0F77289" id="Group 79" o:spid="_x0000_s1026" style="position:absolute;margin-left:369.55pt;margin-top:26.2pt;width:36pt;height:27.75pt;z-index:251721728" coordsize="457200,3524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">
                <v:shape id="Freeform: Shape 80" o:spid="_x0000_s1027" style="position:absolute;left:47625;width:409575;height:342900;visibility:visible;mso-wrap-style:square;v-text-anchor:middle" coordsize="523875,485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" path="m,c115674,138808,-39341,-38635,209550,180975v57237,50503,106860,109063,161925,161925c395822,366273,422943,386609,447675,409575r76200,76200e" filled="f" strokecolor="#943634 [2405]" strokeweight="1.25pt">
                  <v:path arrowok="t" o:connecttype="custom" o:connectlocs="0,0;163830,127747;290426,242047;350000,289112;409575,342900" o:connectangles="0,0,0,0,0"/>
                </v:shape>
                <v:line id="Straight Connector 81" o:spid="_x0000_s1028" style="position:absolute;flip:x;visibility:visible;mso-wrap-style:square" from="0,57150" to="428625,3524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" strokecolor="#943634 [2405]" strokeweight="1.25pt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4D1A886E" wp14:editId="0DF0C958">
                <wp:simplePos x="0" y="0"/>
                <wp:positionH relativeFrom="column">
                  <wp:posOffset>4607560</wp:posOffset>
                </wp:positionH>
                <wp:positionV relativeFrom="paragraph">
                  <wp:posOffset>180340</wp:posOffset>
                </wp:positionV>
                <wp:extent cx="676275" cy="666750"/>
                <wp:effectExtent l="0" t="0" r="0" b="0"/>
                <wp:wrapNone/>
                <wp:docPr id="82" name="Text Box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6275" cy="666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F2A78B4" w14:textId="77777777" w:rsidR="00C21DA3" w:rsidRPr="00BD6F15" w:rsidRDefault="00C21DA3" w:rsidP="00C21DA3">
                            <w:pPr>
                              <w:jc w:val="center"/>
                              <w:rPr>
                                <w:color w:val="C2D69B" w:themeColor="accent3" w:themeTint="99"/>
                                <w:sz w:val="72"/>
                                <w:szCs w:val="72"/>
                              </w:rPr>
                            </w:pPr>
                            <w:r w:rsidRPr="00BD6F15">
                              <w:rPr>
                                <w:color w:val="C2D69B" w:themeColor="accent3" w:themeTint="99"/>
                                <w:sz w:val="72"/>
                                <w:szCs w:val="72"/>
                              </w:rPr>
                              <w:t>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1A886E" id="Text Box 82" o:spid="_x0000_s1069" type="#_x0000_t202" style="position:absolute;left:0;text-align:left;margin-left:362.8pt;margin-top:14.2pt;width:53.25pt;height:52.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" filled="f" stroked="f" strokeweight=".5pt">
                <v:textbox>
                  <w:txbxContent>
                    <w:p w14:paraId="0F2A78B4" w14:textId="77777777" w:rsidR="00C21DA3" w:rsidRPr="00BD6F15" w:rsidRDefault="00C21DA3" w:rsidP="00C21DA3">
                      <w:pPr>
                        <w:jc w:val="center"/>
                        <w:rPr>
                          <w:color w:val="C2D69B" w:themeColor="accent3" w:themeTint="99"/>
                          <w:sz w:val="72"/>
                          <w:szCs w:val="72"/>
                        </w:rPr>
                      </w:pPr>
                      <w:r w:rsidRPr="00BD6F15">
                        <w:rPr>
                          <w:color w:val="C2D69B" w:themeColor="accent3" w:themeTint="99"/>
                          <w:sz w:val="72"/>
                          <w:szCs w:val="72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17632" behindDoc="0" locked="0" layoutInCell="1" allowOverlap="1" wp14:anchorId="6968DF3A" wp14:editId="77489EFD">
            <wp:simplePos x="0" y="0"/>
            <wp:positionH relativeFrom="page">
              <wp:posOffset>4162425</wp:posOffset>
            </wp:positionH>
            <wp:positionV relativeFrom="paragraph">
              <wp:posOffset>769620</wp:posOffset>
            </wp:positionV>
            <wp:extent cx="2139000" cy="1476375"/>
            <wp:effectExtent l="19050" t="19050" r="13970" b="9525"/>
            <wp:wrapNone/>
            <wp:docPr id="98" name="Picture 98" descr="A person lying on a bathtub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A person lying on a bathtub&#10;&#10;Description automatically generated with low confidence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9000" cy="1476375"/>
                    </a:xfrm>
                    <a:prstGeom prst="rect">
                      <a:avLst/>
                    </a:prstGeom>
                    <a:ln w="6350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718656" behindDoc="0" locked="0" layoutInCell="1" allowOverlap="1" wp14:anchorId="380857D5" wp14:editId="331E4D0A">
                <wp:simplePos x="0" y="0"/>
                <wp:positionH relativeFrom="column">
                  <wp:posOffset>559435</wp:posOffset>
                </wp:positionH>
                <wp:positionV relativeFrom="paragraph">
                  <wp:posOffset>393700</wp:posOffset>
                </wp:positionV>
                <wp:extent cx="2452370" cy="1340485"/>
                <wp:effectExtent l="19050" t="0" r="5080" b="12065"/>
                <wp:wrapNone/>
                <wp:docPr id="83" name="Group 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52370" cy="1340485"/>
                          <a:chOff x="0" y="0"/>
                          <a:chExt cx="2452370" cy="1340485"/>
                        </a:xfrm>
                      </wpg:grpSpPr>
                      <pic:pic xmlns:pic="http://schemas.openxmlformats.org/drawingml/2006/picture">
                        <pic:nvPicPr>
                          <pic:cNvPr id="84" name="Picture 2" descr="A picture containing diagram&#10;&#10;Description automatically generated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7698"/>
                          <a:stretch/>
                        </pic:blipFill>
                        <pic:spPr bwMode="auto">
                          <a:xfrm>
                            <a:off x="1040130" y="0"/>
                            <a:ext cx="1412240" cy="1340485"/>
                          </a:xfrm>
                          <a:prstGeom prst="rect">
                            <a:avLst/>
                          </a:prstGeom>
                          <a:ln w="6350" cap="flat" cmpd="sng" algn="ctr">
                            <a:noFill/>
                            <a:prstDash val="solid"/>
                            <a:round/>
                            <a:headEnd type="none" w="med" len="med"/>
                            <a:tailEnd type="none" w="med" len="med"/>
                            <a:extLst>
                              <a:ext uri="{C807C97D-BFC1-408E-A445-0C87EB9F89A2}">
                                <ask:lineSketchStyleProps xmlns:ask="http://schemas.microsoft.com/office/drawing/2018/sketchyshapes" sd="0"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/>
                                  </a:custGeom>
                                  <ask:type/>
                                </ask:lineSketchStyleProps>
                              </a:ext>
                            </a:extLst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5" name="Picture 1" descr="A person wearing a garment&#10;&#10;Description automatically generated with low confidence"/>
                          <pic:cNvPicPr>
                            <a:picLocks noChangeAspect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194310"/>
                            <a:ext cx="914400" cy="1036320"/>
                          </a:xfrm>
                          <a:prstGeom prst="rect">
                            <a:avLst/>
                          </a:prstGeom>
                          <a:ln w="6350" cmpd="sng">
                            <a:solidFill>
                              <a:srgbClr val="000000"/>
                            </a:solidFill>
                            <a:prstDash val="solid"/>
                          </a:ln>
                        </pic:spPr>
                      </pic:pic>
                      <wps:wsp>
                        <wps:cNvPr id="86" name="Text Box 3"/>
                        <wps:cNvSpPr txBox="1"/>
                        <wps:spPr>
                          <a:xfrm rot="21420000">
                            <a:off x="1344930" y="220980"/>
                            <a:ext cx="820800" cy="31986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A5CEFCD" w14:textId="77777777" w:rsidR="00C21DA3" w:rsidRPr="004E4DFF" w:rsidRDefault="00C21DA3" w:rsidP="00C21DA3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 w:rsidRPr="004E4DFF">
                                <w:rPr>
                                  <w:sz w:val="24"/>
                                  <w:szCs w:val="24"/>
                                </w:rPr>
                                <w:t>Tight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7" name="Text Box 4"/>
                        <wps:cNvSpPr txBox="1"/>
                        <wps:spPr>
                          <a:xfrm rot="21300000">
                            <a:off x="1123950" y="960120"/>
                            <a:ext cx="1317129" cy="3204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0CD0DB4" w14:textId="77777777" w:rsidR="00C21DA3" w:rsidRPr="004E4DFF" w:rsidRDefault="00C21DA3" w:rsidP="00C21DA3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sz w:val="24"/>
                                  <w:szCs w:val="24"/>
                                </w:rPr>
                                <w:t>Screwed down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8" name="Text Box 6"/>
                        <wps:cNvSpPr txBox="1"/>
                        <wps:spPr>
                          <a:xfrm rot="360000">
                            <a:off x="1329690" y="628650"/>
                            <a:ext cx="820800" cy="3204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61BE044" w14:textId="77777777" w:rsidR="00C21DA3" w:rsidRPr="004E4DFF" w:rsidRDefault="00C21DA3" w:rsidP="00C21DA3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sz w:val="24"/>
                                  <w:szCs w:val="24"/>
                                </w:rPr>
                                <w:t>Fixed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80857D5" id="Group 83" o:spid="_x0000_s1070" style="position:absolute;left:0;text-align:left;margin-left:44.05pt;margin-top:31pt;width:193.1pt;height:105.55pt;z-index:251718656" coordsize="24523,134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">
                <v:shape id="Picture 2" o:spid="_x0000_s1071" type="#_x0000_t75" alt="A picture containing diagram&#10;&#10;Description automatically generated" style="position:absolute;left:10401;width:14122;height:134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" strokeweight=".5pt">
                  <v:stroke joinstyle="round"/>
                  <v:imagedata r:id="rId42" o:title="A picture containing diagram&#10;&#10;Description automatically generated" cropbottom="31259f"/>
                </v:shape>
                <v:shape id="Picture 1" o:spid="_x0000_s1072" type="#_x0000_t75" alt="A person wearing a garment&#10;&#10;Description automatically generated with low confidence" style="position:absolute;top:1943;width:9144;height:103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" stroked="t" strokeweight=".5pt">
                  <v:imagedata r:id="rId43" o:title="A person wearing a garment&#10;&#10;Description automatically generated with low confidence"/>
                  <v:path arrowok="t"/>
                </v:shape>
                <v:shape id="Text Box 3" o:spid="_x0000_s1073" type="#_x0000_t202" style="position:absolute;left:13449;top:2209;width:8208;height:3199;rotation:-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" filled="f" stroked="f" strokeweight=".5pt">
                  <v:textbox>
                    <w:txbxContent>
                      <w:p w14:paraId="2A5CEFCD" w14:textId="77777777" w:rsidR="00C21DA3" w:rsidRPr="004E4DFF" w:rsidRDefault="00C21DA3" w:rsidP="00C21DA3">
                        <w:pPr>
                          <w:rPr>
                            <w:sz w:val="24"/>
                            <w:szCs w:val="24"/>
                          </w:rPr>
                        </w:pPr>
                        <w:r w:rsidRPr="004E4DFF">
                          <w:rPr>
                            <w:sz w:val="24"/>
                            <w:szCs w:val="24"/>
                          </w:rPr>
                          <w:t>Tight</w:t>
                        </w:r>
                      </w:p>
                    </w:txbxContent>
                  </v:textbox>
                </v:shape>
                <v:shape id="Text Box 4" o:spid="_x0000_s1074" type="#_x0000_t202" style="position:absolute;left:11239;top:9601;width:13171;height:3204;rotation:-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" filled="f" stroked="f" strokeweight=".5pt">
                  <v:textbox>
                    <w:txbxContent>
                      <w:p w14:paraId="20CD0DB4" w14:textId="77777777" w:rsidR="00C21DA3" w:rsidRPr="004E4DFF" w:rsidRDefault="00C21DA3" w:rsidP="00C21DA3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sz w:val="24"/>
                            <w:szCs w:val="24"/>
                          </w:rPr>
                          <w:t>Screwed down</w:t>
                        </w:r>
                      </w:p>
                    </w:txbxContent>
                  </v:textbox>
                </v:shape>
                <v:shape id="Text Box 6" o:spid="_x0000_s1075" type="#_x0000_t202" style="position:absolute;left:13296;top:6286;width:8208;height:3204;rotation: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" filled="f" stroked="f" strokeweight=".5pt">
                  <v:textbox>
                    <w:txbxContent>
                      <w:p w14:paraId="361BE044" w14:textId="77777777" w:rsidR="00C21DA3" w:rsidRPr="004E4DFF" w:rsidRDefault="00C21DA3" w:rsidP="00C21DA3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sz w:val="24"/>
                            <w:szCs w:val="24"/>
                          </w:rPr>
                          <w:t>Fixed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992DBAA" w14:textId="77777777" w:rsidR="00157ACD" w:rsidRPr="00157ACD" w:rsidRDefault="00157ACD" w:rsidP="00157ACD">
      <w:pPr>
        <w:rPr>
          <w:lang w:val="en-US"/>
        </w:rPr>
      </w:pPr>
    </w:p>
    <w:sectPr w:rsidR="00157ACD" w:rsidRPr="00157ACD" w:rsidSect="00D14ADB">
      <w:pgSz w:w="11907" w:h="16840" w:code="9"/>
      <w:pgMar w:top="1276" w:right="850" w:bottom="709" w:left="709" w:header="544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81E0FA8" w14:textId="77777777" w:rsidR="00A66B5E" w:rsidRDefault="00A66B5E" w:rsidP="00144E6B">
      <w:r>
        <w:separator/>
      </w:r>
    </w:p>
  </w:endnote>
  <w:endnote w:type="continuationSeparator" w:id="0">
    <w:p w14:paraId="6811BC6F" w14:textId="77777777" w:rsidR="00A66B5E" w:rsidRDefault="00A66B5E" w:rsidP="00144E6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97C4D26" w14:textId="77777777" w:rsidR="00A66B5E" w:rsidRDefault="00A66B5E" w:rsidP="00144E6B">
      <w:r>
        <w:separator/>
      </w:r>
    </w:p>
  </w:footnote>
  <w:footnote w:type="continuationSeparator" w:id="0">
    <w:p w14:paraId="0D20722B" w14:textId="77777777" w:rsidR="00A66B5E" w:rsidRDefault="00A66B5E" w:rsidP="00144E6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8D13011"/>
    <w:multiLevelType w:val="multilevel"/>
    <w:tmpl w:val="D0C0D986"/>
    <w:name w:val="WOLNumbering"/>
    <w:lvl w:ilvl="0">
      <w:start w:val="1"/>
      <w:numFmt w:val="decimal"/>
      <w:lvlRestart w:val="0"/>
      <w:suff w:val="space"/>
      <w:lvlText w:val="CHAPTER %1 -"/>
      <w:lvlJc w:val="left"/>
      <w:pPr>
        <w:ind w:left="0" w:firstLine="0"/>
      </w:pPr>
      <w:rPr>
        <w:rFonts w:hint="default"/>
        <w:caps/>
        <w:smallCaps w:val="0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  <w:b/>
        <w:sz w:val="24"/>
      </w:rPr>
    </w:lvl>
    <w:lvl w:ilvl="3">
      <w:start w:val="1"/>
      <w:numFmt w:val="decimal"/>
      <w:lvlText w:val="%4)"/>
      <w:lvlJc w:val="left"/>
      <w:pPr>
        <w:tabs>
          <w:tab w:val="num" w:pos="0"/>
        </w:tabs>
        <w:ind w:left="850" w:hanging="567"/>
      </w:pPr>
      <w:rPr>
        <w:rFonts w:hint="default"/>
      </w:rPr>
    </w:lvl>
    <w:lvl w:ilvl="4">
      <w:start w:val="1"/>
      <w:numFmt w:val="none"/>
      <w:lvlRestart w:val="0"/>
      <w:lvlText w:val=""/>
      <w:lvlJc w:val="left"/>
      <w:pPr>
        <w:tabs>
          <w:tab w:val="num" w:pos="567"/>
        </w:tabs>
        <w:ind w:left="567" w:hanging="283"/>
      </w:pPr>
      <w:rPr>
        <w:rFonts w:ascii="Symbol" w:hAnsi="Symbol"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" w15:restartNumberingAfterBreak="0">
    <w:nsid w:val="4FC91383"/>
    <w:multiLevelType w:val="multilevel"/>
    <w:tmpl w:val="5AD88EA8"/>
    <w:lvl w:ilvl="0">
      <w:start w:val="1"/>
      <w:numFmt w:val="decimal"/>
      <w:lvlRestart w:val="0"/>
      <w:pStyle w:val="Heading1"/>
      <w:suff w:val="space"/>
      <w:lvlText w:val="CHAPTER %1 -"/>
      <w:lvlJc w:val="left"/>
      <w:pPr>
        <w:ind w:left="0" w:firstLine="0"/>
      </w:pPr>
      <w:rPr>
        <w:rFonts w:hint="default"/>
        <w:caps/>
        <w:smallCaps w:val="0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2">
      <w:start w:val="1"/>
      <w:numFmt w:val="none"/>
      <w:pStyle w:val="Heading3"/>
      <w:suff w:val="nothing"/>
      <w:lvlText w:val=""/>
      <w:lvlJc w:val="left"/>
      <w:pPr>
        <w:ind w:left="0" w:firstLine="0"/>
      </w:pPr>
      <w:rPr>
        <w:rFonts w:hint="default"/>
        <w:b/>
        <w:sz w:val="24"/>
      </w:rPr>
    </w:lvl>
    <w:lvl w:ilvl="3">
      <w:start w:val="1"/>
      <w:numFmt w:val="decimal"/>
      <w:pStyle w:val="NumberList"/>
      <w:lvlText w:val="%4)"/>
      <w:lvlJc w:val="left"/>
      <w:pPr>
        <w:tabs>
          <w:tab w:val="num" w:pos="850"/>
        </w:tabs>
        <w:ind w:left="850" w:hanging="567"/>
      </w:pPr>
      <w:rPr>
        <w:rFonts w:hint="default"/>
      </w:rPr>
    </w:lvl>
    <w:lvl w:ilvl="4">
      <w:start w:val="1"/>
      <w:numFmt w:val="bullet"/>
      <w:pStyle w:val="SmallBullets"/>
      <w:lvlText w:val=""/>
      <w:lvlJc w:val="left"/>
      <w:pPr>
        <w:tabs>
          <w:tab w:val="num" w:pos="850"/>
        </w:tabs>
        <w:ind w:left="850" w:hanging="567"/>
      </w:pPr>
      <w:rPr>
        <w:rFonts w:ascii="Symbol" w:hAnsi="Symbol" w:hint="default"/>
        <w:color w:val="632A27"/>
      </w:rPr>
    </w:lvl>
    <w:lvl w:ilvl="5">
      <w:start w:val="1"/>
      <w:numFmt w:val="lowerRoman"/>
      <w:pStyle w:val="Romanlist"/>
      <w:lvlText w:val="(%6)"/>
      <w:lvlJc w:val="left"/>
      <w:pPr>
        <w:tabs>
          <w:tab w:val="num" w:pos="1417"/>
        </w:tabs>
        <w:ind w:left="1417" w:hanging="567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2" w15:restartNumberingAfterBreak="0">
    <w:nsid w:val="554B5635"/>
    <w:multiLevelType w:val="hybridMultilevel"/>
    <w:tmpl w:val="0570F986"/>
    <w:lvl w:ilvl="0" w:tplc="08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D1F0BBB"/>
    <w:multiLevelType w:val="singleLevel"/>
    <w:tmpl w:val="4CEEA234"/>
    <w:lvl w:ilvl="0">
      <w:start w:val="1"/>
      <w:numFmt w:val="decimal"/>
      <w:pStyle w:val="Exerciseheader"/>
      <w:lvlText w:val="Exercise %1 - "/>
      <w:lvlJc w:val="left"/>
      <w:pPr>
        <w:tabs>
          <w:tab w:val="num" w:pos="1800"/>
        </w:tabs>
        <w:ind w:left="1304" w:hanging="1304"/>
      </w:pPr>
      <w:rPr>
        <w:rFonts w:ascii="Times New Roman" w:hAnsi="Times New Roman" w:hint="default"/>
        <w:b w:val="0"/>
        <w:i/>
        <w:sz w:val="24"/>
      </w:rPr>
    </w:lvl>
  </w:abstractNum>
  <w:abstractNum w:abstractNumId="4" w15:restartNumberingAfterBreak="0">
    <w:nsid w:val="7A0E4234"/>
    <w:multiLevelType w:val="hybridMultilevel"/>
    <w:tmpl w:val="C5F62776"/>
    <w:lvl w:ilvl="0" w:tplc="B08ED09E">
      <w:start w:val="1"/>
      <w:numFmt w:val="bullet"/>
      <w:pStyle w:val="Tinybullets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543759023">
    <w:abstractNumId w:val="1"/>
  </w:num>
  <w:num w:numId="2" w16cid:durableId="433331652">
    <w:abstractNumId w:val="4"/>
  </w:num>
  <w:num w:numId="3" w16cid:durableId="1547376963">
    <w:abstractNumId w:val="2"/>
  </w:num>
  <w:num w:numId="4" w16cid:durableId="1472484648">
    <w:abstractNumId w:val="1"/>
  </w:num>
  <w:num w:numId="5" w16cid:durableId="1675112429">
    <w:abstractNumId w:val="4"/>
  </w:num>
  <w:num w:numId="6" w16cid:durableId="675308540">
    <w:abstractNumId w:val="3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91653"/>
    <w:rsid w:val="0003072B"/>
    <w:rsid w:val="00081EBB"/>
    <w:rsid w:val="00085468"/>
    <w:rsid w:val="00097E8E"/>
    <w:rsid w:val="000A4090"/>
    <w:rsid w:val="000A409F"/>
    <w:rsid w:val="000B1038"/>
    <w:rsid w:val="000B623A"/>
    <w:rsid w:val="000C3F9B"/>
    <w:rsid w:val="000D1419"/>
    <w:rsid w:val="000D5C54"/>
    <w:rsid w:val="000F5193"/>
    <w:rsid w:val="001146C3"/>
    <w:rsid w:val="00126A32"/>
    <w:rsid w:val="00133212"/>
    <w:rsid w:val="00144E6B"/>
    <w:rsid w:val="00153239"/>
    <w:rsid w:val="00157ACD"/>
    <w:rsid w:val="00164AF5"/>
    <w:rsid w:val="0016554D"/>
    <w:rsid w:val="001713F6"/>
    <w:rsid w:val="00187A06"/>
    <w:rsid w:val="001B13CE"/>
    <w:rsid w:val="001C09C8"/>
    <w:rsid w:val="001C3AC7"/>
    <w:rsid w:val="00202FF3"/>
    <w:rsid w:val="002065E4"/>
    <w:rsid w:val="0021076E"/>
    <w:rsid w:val="00213724"/>
    <w:rsid w:val="00213E90"/>
    <w:rsid w:val="002142ED"/>
    <w:rsid w:val="00266E88"/>
    <w:rsid w:val="0027527D"/>
    <w:rsid w:val="002D1F78"/>
    <w:rsid w:val="002F234D"/>
    <w:rsid w:val="00327BD7"/>
    <w:rsid w:val="00331107"/>
    <w:rsid w:val="003671A3"/>
    <w:rsid w:val="003B1787"/>
    <w:rsid w:val="003B196D"/>
    <w:rsid w:val="003C2BA2"/>
    <w:rsid w:val="003C31D9"/>
    <w:rsid w:val="003C3EFF"/>
    <w:rsid w:val="003C5892"/>
    <w:rsid w:val="003D1AE9"/>
    <w:rsid w:val="003E25AA"/>
    <w:rsid w:val="003F4602"/>
    <w:rsid w:val="00407D4E"/>
    <w:rsid w:val="00417C06"/>
    <w:rsid w:val="004235CE"/>
    <w:rsid w:val="00425585"/>
    <w:rsid w:val="004324C3"/>
    <w:rsid w:val="00437511"/>
    <w:rsid w:val="00452FB7"/>
    <w:rsid w:val="00465FDE"/>
    <w:rsid w:val="00467A80"/>
    <w:rsid w:val="004778E8"/>
    <w:rsid w:val="004B0C7B"/>
    <w:rsid w:val="004C3D25"/>
    <w:rsid w:val="004D4FB0"/>
    <w:rsid w:val="004F4DF2"/>
    <w:rsid w:val="00517B11"/>
    <w:rsid w:val="005550AE"/>
    <w:rsid w:val="005555B9"/>
    <w:rsid w:val="005721AA"/>
    <w:rsid w:val="00594D08"/>
    <w:rsid w:val="005B7DAF"/>
    <w:rsid w:val="005C3BDA"/>
    <w:rsid w:val="005C7BC7"/>
    <w:rsid w:val="00602ABF"/>
    <w:rsid w:val="006130DA"/>
    <w:rsid w:val="00617347"/>
    <w:rsid w:val="0062522E"/>
    <w:rsid w:val="00631066"/>
    <w:rsid w:val="006334D4"/>
    <w:rsid w:val="00664D69"/>
    <w:rsid w:val="006723D9"/>
    <w:rsid w:val="0068341E"/>
    <w:rsid w:val="00683441"/>
    <w:rsid w:val="00690AA9"/>
    <w:rsid w:val="0069723B"/>
    <w:rsid w:val="006A199F"/>
    <w:rsid w:val="006A2BAA"/>
    <w:rsid w:val="006B1476"/>
    <w:rsid w:val="006B345A"/>
    <w:rsid w:val="006B5AA6"/>
    <w:rsid w:val="00705942"/>
    <w:rsid w:val="00716894"/>
    <w:rsid w:val="0072090C"/>
    <w:rsid w:val="00733765"/>
    <w:rsid w:val="00741E8E"/>
    <w:rsid w:val="00767365"/>
    <w:rsid w:val="007755BF"/>
    <w:rsid w:val="0078166F"/>
    <w:rsid w:val="00792CD4"/>
    <w:rsid w:val="007A556D"/>
    <w:rsid w:val="007A7289"/>
    <w:rsid w:val="008429BF"/>
    <w:rsid w:val="00846427"/>
    <w:rsid w:val="008527A6"/>
    <w:rsid w:val="00854A42"/>
    <w:rsid w:val="00865C22"/>
    <w:rsid w:val="0086606E"/>
    <w:rsid w:val="008A052E"/>
    <w:rsid w:val="008A3F77"/>
    <w:rsid w:val="008D49AA"/>
    <w:rsid w:val="008F3682"/>
    <w:rsid w:val="008F4B5C"/>
    <w:rsid w:val="0091488C"/>
    <w:rsid w:val="00944949"/>
    <w:rsid w:val="00950743"/>
    <w:rsid w:val="00951FB9"/>
    <w:rsid w:val="00961125"/>
    <w:rsid w:val="009647DF"/>
    <w:rsid w:val="00980DEE"/>
    <w:rsid w:val="009A10EE"/>
    <w:rsid w:val="009B7795"/>
    <w:rsid w:val="009C7CA8"/>
    <w:rsid w:val="009D21F9"/>
    <w:rsid w:val="009F514B"/>
    <w:rsid w:val="00A157C6"/>
    <w:rsid w:val="00A22E98"/>
    <w:rsid w:val="00A377F8"/>
    <w:rsid w:val="00A53973"/>
    <w:rsid w:val="00A657C9"/>
    <w:rsid w:val="00A668B5"/>
    <w:rsid w:val="00A66B5E"/>
    <w:rsid w:val="00A86695"/>
    <w:rsid w:val="00AA060B"/>
    <w:rsid w:val="00AA5123"/>
    <w:rsid w:val="00AE23F8"/>
    <w:rsid w:val="00AF4D07"/>
    <w:rsid w:val="00B02CE8"/>
    <w:rsid w:val="00B03FA7"/>
    <w:rsid w:val="00B07329"/>
    <w:rsid w:val="00B15F8C"/>
    <w:rsid w:val="00B17438"/>
    <w:rsid w:val="00B26DCB"/>
    <w:rsid w:val="00B4640E"/>
    <w:rsid w:val="00B5360E"/>
    <w:rsid w:val="00B570C0"/>
    <w:rsid w:val="00B6112D"/>
    <w:rsid w:val="00B753A0"/>
    <w:rsid w:val="00B869EF"/>
    <w:rsid w:val="00BA26AD"/>
    <w:rsid w:val="00BB64C4"/>
    <w:rsid w:val="00BE17CB"/>
    <w:rsid w:val="00BF2856"/>
    <w:rsid w:val="00C0053B"/>
    <w:rsid w:val="00C11C52"/>
    <w:rsid w:val="00C1214B"/>
    <w:rsid w:val="00C21DA3"/>
    <w:rsid w:val="00C32677"/>
    <w:rsid w:val="00C42037"/>
    <w:rsid w:val="00C5736E"/>
    <w:rsid w:val="00C6748D"/>
    <w:rsid w:val="00C74A5B"/>
    <w:rsid w:val="00C84955"/>
    <w:rsid w:val="00C86D7E"/>
    <w:rsid w:val="00C953F6"/>
    <w:rsid w:val="00C9785E"/>
    <w:rsid w:val="00CC19CC"/>
    <w:rsid w:val="00CC23A7"/>
    <w:rsid w:val="00CC6EBD"/>
    <w:rsid w:val="00CE43BC"/>
    <w:rsid w:val="00D032F3"/>
    <w:rsid w:val="00D13C91"/>
    <w:rsid w:val="00D143DA"/>
    <w:rsid w:val="00D14ADB"/>
    <w:rsid w:val="00D22E53"/>
    <w:rsid w:val="00D249FC"/>
    <w:rsid w:val="00D6686C"/>
    <w:rsid w:val="00D70275"/>
    <w:rsid w:val="00D91653"/>
    <w:rsid w:val="00DB7ED6"/>
    <w:rsid w:val="00DC18AC"/>
    <w:rsid w:val="00DE52C4"/>
    <w:rsid w:val="00E1703A"/>
    <w:rsid w:val="00E30E3B"/>
    <w:rsid w:val="00E3368A"/>
    <w:rsid w:val="00E539B4"/>
    <w:rsid w:val="00E54DC6"/>
    <w:rsid w:val="00E848FC"/>
    <w:rsid w:val="00E959E3"/>
    <w:rsid w:val="00EB131B"/>
    <w:rsid w:val="00EB5C9B"/>
    <w:rsid w:val="00ED4854"/>
    <w:rsid w:val="00EE6346"/>
    <w:rsid w:val="00EE6743"/>
    <w:rsid w:val="00EF7A53"/>
    <w:rsid w:val="00F06348"/>
    <w:rsid w:val="00F22785"/>
    <w:rsid w:val="00F41C43"/>
    <w:rsid w:val="00F50DED"/>
    <w:rsid w:val="00F51EE9"/>
    <w:rsid w:val="00FA1EFE"/>
    <w:rsid w:val="00FC10D6"/>
    <w:rsid w:val="00FE52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661257B9"/>
  <w15:docId w15:val="{46836CA2-12BE-4FD9-AD94-3EB0E25F98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21DA3"/>
    <w:pPr>
      <w:jc w:val="both"/>
    </w:pPr>
    <w:rPr>
      <w:rFonts w:ascii="Arial" w:hAnsi="Arial" w:cs="Arial"/>
      <w:sz w:val="22"/>
      <w:szCs w:val="22"/>
      <w:lang w:eastAsia="en-US"/>
    </w:rPr>
  </w:style>
  <w:style w:type="paragraph" w:styleId="Heading1">
    <w:name w:val="heading 1"/>
    <w:basedOn w:val="Normal"/>
    <w:next w:val="Normal"/>
    <w:autoRedefine/>
    <w:qFormat/>
    <w:rsid w:val="00602ABF"/>
    <w:pPr>
      <w:keepNext/>
      <w:numPr>
        <w:numId w:val="4"/>
      </w:numPr>
      <w:pBdr>
        <w:top w:val="single" w:sz="4" w:space="1" w:color="000000" w:themeColor="text1"/>
        <w:left w:val="single" w:sz="4" w:space="4" w:color="000000" w:themeColor="text1"/>
        <w:bottom w:val="single" w:sz="4" w:space="1" w:color="000000" w:themeColor="text1"/>
        <w:right w:val="single" w:sz="4" w:space="4" w:color="000000" w:themeColor="text1"/>
      </w:pBdr>
      <w:shd w:val="pct10" w:color="auto" w:fill="FFFFFF"/>
      <w:spacing w:after="720"/>
      <w:jc w:val="center"/>
      <w:outlineLvl w:val="0"/>
    </w:pPr>
    <w:rPr>
      <w:b/>
      <w:caps/>
      <w:kern w:val="28"/>
      <w:sz w:val="32"/>
    </w:rPr>
  </w:style>
  <w:style w:type="paragraph" w:styleId="Heading2">
    <w:name w:val="heading 2"/>
    <w:basedOn w:val="Normal"/>
    <w:next w:val="Normal"/>
    <w:qFormat/>
    <w:rsid w:val="00602ABF"/>
    <w:pPr>
      <w:keepNext/>
      <w:numPr>
        <w:ilvl w:val="1"/>
        <w:numId w:val="4"/>
      </w:numPr>
      <w:spacing w:after="360"/>
      <w:jc w:val="left"/>
      <w:outlineLvl w:val="1"/>
    </w:pPr>
    <w:rPr>
      <w:b/>
      <w:sz w:val="28"/>
    </w:rPr>
  </w:style>
  <w:style w:type="paragraph" w:styleId="Heading3">
    <w:name w:val="heading 3"/>
    <w:basedOn w:val="Normal"/>
    <w:next w:val="Normal"/>
    <w:qFormat/>
    <w:rsid w:val="00602ABF"/>
    <w:pPr>
      <w:keepNext/>
      <w:numPr>
        <w:ilvl w:val="2"/>
        <w:numId w:val="4"/>
      </w:numPr>
      <w:jc w:val="left"/>
      <w:outlineLvl w:val="2"/>
    </w:pPr>
    <w:rPr>
      <w:b/>
      <w:color w:val="632A27"/>
    </w:rPr>
  </w:style>
  <w:style w:type="paragraph" w:styleId="Heading4">
    <w:name w:val="heading 4"/>
    <w:basedOn w:val="Normal"/>
    <w:next w:val="Normal"/>
    <w:qFormat/>
    <w:pPr>
      <w:keepNext/>
      <w:spacing w:before="240" w:after="60"/>
      <w:outlineLvl w:val="3"/>
    </w:pPr>
    <w:rPr>
      <w:b/>
      <w:sz w:val="24"/>
    </w:rPr>
  </w:style>
  <w:style w:type="paragraph" w:styleId="Heading5">
    <w:name w:val="heading 5"/>
    <w:basedOn w:val="Normal"/>
    <w:next w:val="Normal"/>
    <w:qFormat/>
    <w:pPr>
      <w:spacing w:before="240" w:after="60"/>
      <w:outlineLvl w:val="4"/>
    </w:pPr>
  </w:style>
  <w:style w:type="paragraph" w:styleId="Heading6">
    <w:name w:val="heading 6"/>
    <w:basedOn w:val="Normal"/>
    <w:next w:val="Normal"/>
    <w:qFormat/>
    <w:pPr>
      <w:spacing w:before="240" w:after="60"/>
      <w:outlineLvl w:val="5"/>
    </w:pPr>
    <w:rPr>
      <w:i/>
    </w:rPr>
  </w:style>
  <w:style w:type="paragraph" w:styleId="Heading7">
    <w:name w:val="heading 7"/>
    <w:basedOn w:val="Normal"/>
    <w:next w:val="Normal"/>
    <w:qFormat/>
    <w:pPr>
      <w:spacing w:before="240" w:after="60"/>
      <w:outlineLvl w:val="6"/>
    </w:pPr>
    <w:rPr>
      <w:sz w:val="24"/>
    </w:rPr>
  </w:style>
  <w:style w:type="paragraph" w:styleId="Heading8">
    <w:name w:val="heading 8"/>
    <w:basedOn w:val="Normal"/>
    <w:next w:val="Normal"/>
    <w:qFormat/>
    <w:pPr>
      <w:spacing w:before="240" w:after="60"/>
      <w:outlineLvl w:val="7"/>
    </w:pPr>
    <w:rPr>
      <w:i/>
      <w:sz w:val="24"/>
    </w:rPr>
  </w:style>
  <w:style w:type="paragraph" w:styleId="Heading9">
    <w:name w:val="heading 9"/>
    <w:basedOn w:val="Normal"/>
    <w:next w:val="Normal"/>
    <w:qFormat/>
    <w:pPr>
      <w:spacing w:before="240" w:after="60"/>
      <w:outlineLvl w:val="8"/>
    </w:pPr>
    <w:rPr>
      <w:b/>
      <w:i/>
      <w:sz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pPr>
      <w:tabs>
        <w:tab w:val="center" w:pos="4153"/>
        <w:tab w:val="right" w:pos="8306"/>
      </w:tabs>
    </w:pPr>
    <w:rPr>
      <w:sz w:val="24"/>
    </w:rPr>
  </w:style>
  <w:style w:type="paragraph" w:customStyle="1" w:styleId="Framelist">
    <w:name w:val="Frame list"/>
    <w:rsid w:val="00F22785"/>
    <w:pPr>
      <w:tabs>
        <w:tab w:val="left" w:pos="288"/>
      </w:tabs>
      <w:spacing w:after="144"/>
    </w:pPr>
    <w:rPr>
      <w:rFonts w:ascii="Arial" w:hAnsi="Arial" w:cs="Arial"/>
      <w:color w:val="000000"/>
      <w:sz w:val="18"/>
      <w:szCs w:val="18"/>
      <w:lang w:eastAsia="en-US"/>
    </w:rPr>
  </w:style>
  <w:style w:type="paragraph" w:styleId="Header">
    <w:name w:val="header"/>
    <w:basedOn w:val="Normal"/>
    <w:pPr>
      <w:tabs>
        <w:tab w:val="center" w:pos="4153"/>
        <w:tab w:val="right" w:pos="8306"/>
      </w:tabs>
    </w:pPr>
    <w:rPr>
      <w:sz w:val="24"/>
    </w:rPr>
  </w:style>
  <w:style w:type="paragraph" w:customStyle="1" w:styleId="Listbodytext">
    <w:name w:val="List bodytext"/>
    <w:rsid w:val="00144E6B"/>
    <w:pPr>
      <w:ind w:left="851"/>
      <w:jc w:val="both"/>
    </w:pPr>
    <w:rPr>
      <w:rFonts w:ascii="Arial" w:hAnsi="Arial" w:cs="Arial"/>
      <w:noProof/>
      <w:sz w:val="22"/>
      <w:szCs w:val="22"/>
      <w:lang w:eastAsia="en-US"/>
    </w:rPr>
  </w:style>
  <w:style w:type="paragraph" w:customStyle="1" w:styleId="Manualfooter">
    <w:name w:val="Manual footer"/>
    <w:pPr>
      <w:pBdr>
        <w:top w:val="single" w:sz="6" w:space="3" w:color="auto"/>
      </w:pBdr>
      <w:tabs>
        <w:tab w:val="left" w:pos="-720"/>
        <w:tab w:val="right" w:pos="-576"/>
      </w:tabs>
      <w:ind w:left="-720" w:right="-576"/>
    </w:pPr>
    <w:rPr>
      <w:noProof/>
      <w:lang w:eastAsia="en-US"/>
    </w:rPr>
  </w:style>
  <w:style w:type="paragraph" w:customStyle="1" w:styleId="Manualheader">
    <w:name w:val="Manual header"/>
    <w:pPr>
      <w:pBdr>
        <w:bottom w:val="single" w:sz="6" w:space="1" w:color="auto"/>
      </w:pBdr>
      <w:ind w:left="-720" w:right="-576"/>
      <w:jc w:val="right"/>
    </w:pPr>
    <w:rPr>
      <w:noProof/>
      <w:lang w:eastAsia="en-US"/>
    </w:rPr>
  </w:style>
  <w:style w:type="paragraph" w:customStyle="1" w:styleId="NumberList">
    <w:name w:val="Number List"/>
    <w:rsid w:val="00602ABF"/>
    <w:pPr>
      <w:numPr>
        <w:ilvl w:val="3"/>
        <w:numId w:val="4"/>
      </w:numPr>
      <w:spacing w:after="240"/>
      <w:jc w:val="both"/>
    </w:pPr>
    <w:rPr>
      <w:rFonts w:ascii="Arial" w:hAnsi="Arial" w:cs="Arial"/>
      <w:sz w:val="22"/>
      <w:szCs w:val="22"/>
      <w:lang w:eastAsia="en-US"/>
    </w:rPr>
  </w:style>
  <w:style w:type="character" w:styleId="PageNumber">
    <w:name w:val="page number"/>
    <w:basedOn w:val="DefaultParagraphFont"/>
  </w:style>
  <w:style w:type="paragraph" w:customStyle="1" w:styleId="Romanlist">
    <w:name w:val="Roman list"/>
    <w:rsid w:val="00602ABF"/>
    <w:pPr>
      <w:numPr>
        <w:ilvl w:val="5"/>
        <w:numId w:val="4"/>
      </w:numPr>
      <w:spacing w:after="120"/>
      <w:jc w:val="both"/>
    </w:pPr>
    <w:rPr>
      <w:rFonts w:ascii="Arial" w:hAnsi="Arial" w:cs="Arial"/>
      <w:sz w:val="22"/>
      <w:szCs w:val="22"/>
      <w:lang w:eastAsia="en-US"/>
    </w:rPr>
  </w:style>
  <w:style w:type="paragraph" w:customStyle="1" w:styleId="SmallBullets">
    <w:name w:val="Small Bullets"/>
    <w:rsid w:val="00602ABF"/>
    <w:pPr>
      <w:numPr>
        <w:ilvl w:val="4"/>
        <w:numId w:val="4"/>
      </w:numPr>
      <w:spacing w:after="240"/>
      <w:jc w:val="both"/>
    </w:pPr>
    <w:rPr>
      <w:rFonts w:ascii="Arial" w:hAnsi="Arial" w:cs="Arial"/>
      <w:sz w:val="22"/>
      <w:szCs w:val="22"/>
      <w:lang w:eastAsia="en-US"/>
    </w:rPr>
  </w:style>
  <w:style w:type="paragraph" w:customStyle="1" w:styleId="TableText">
    <w:name w:val="Table Text"/>
    <w:basedOn w:val="Normal"/>
    <w:pPr>
      <w:spacing w:before="60" w:after="60"/>
    </w:pPr>
  </w:style>
  <w:style w:type="paragraph" w:customStyle="1" w:styleId="Thinline">
    <w:name w:val="Thin line"/>
    <w:basedOn w:val="Normal"/>
    <w:rsid w:val="00144E6B"/>
    <w:pPr>
      <w:spacing w:line="120" w:lineRule="auto"/>
    </w:pPr>
  </w:style>
  <w:style w:type="paragraph" w:styleId="TOC1">
    <w:name w:val="toc 1"/>
    <w:basedOn w:val="Normal"/>
    <w:next w:val="Normal"/>
    <w:autoRedefine/>
    <w:semiHidden/>
    <w:pPr>
      <w:keepNext/>
      <w:keepLines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pct10" w:color="auto" w:fill="FFFFFF"/>
      <w:tabs>
        <w:tab w:val="left" w:pos="1814"/>
        <w:tab w:val="right" w:pos="9072"/>
      </w:tabs>
      <w:spacing w:before="480" w:after="240"/>
      <w:ind w:left="170"/>
      <w:jc w:val="left"/>
    </w:pPr>
    <w:rPr>
      <w:b/>
      <w:caps/>
      <w:noProof/>
    </w:rPr>
  </w:style>
  <w:style w:type="paragraph" w:styleId="TOC2">
    <w:name w:val="toc 2"/>
    <w:basedOn w:val="Normal"/>
    <w:next w:val="Normal"/>
    <w:autoRedefine/>
    <w:semiHidden/>
    <w:pPr>
      <w:keepNext/>
      <w:keepLines/>
      <w:tabs>
        <w:tab w:val="left" w:pos="851"/>
        <w:tab w:val="right" w:leader="dot" w:pos="9072"/>
      </w:tabs>
      <w:spacing w:before="120" w:after="120"/>
      <w:ind w:left="170"/>
      <w:jc w:val="left"/>
    </w:pPr>
    <w:rPr>
      <w:b/>
      <w:noProof/>
    </w:rPr>
  </w:style>
  <w:style w:type="paragraph" w:styleId="TOC3">
    <w:name w:val="toc 3"/>
    <w:basedOn w:val="Normal"/>
    <w:next w:val="Normal"/>
    <w:autoRedefine/>
    <w:semiHidden/>
    <w:pPr>
      <w:keepNext/>
      <w:keepLines/>
      <w:tabs>
        <w:tab w:val="right" w:leader="dot" w:pos="9072"/>
      </w:tabs>
      <w:ind w:left="1134"/>
    </w:pPr>
    <w:rPr>
      <w:noProof/>
      <w:sz w:val="20"/>
    </w:rPr>
  </w:style>
  <w:style w:type="paragraph" w:customStyle="1" w:styleId="TOCHeading1">
    <w:name w:val="TOC Heading1"/>
    <w:basedOn w:val="Normal"/>
  </w:style>
  <w:style w:type="paragraph" w:customStyle="1" w:styleId="Withinframes">
    <w:name w:val="Within frames"/>
    <w:rsid w:val="00F22785"/>
    <w:pPr>
      <w:tabs>
        <w:tab w:val="left" w:pos="340"/>
      </w:tabs>
      <w:ind w:left="340" w:hanging="340"/>
    </w:pPr>
    <w:rPr>
      <w:rFonts w:ascii="Arial" w:hAnsi="Arial" w:cs="Arial"/>
      <w:color w:val="000000"/>
      <w:sz w:val="18"/>
      <w:szCs w:val="18"/>
      <w:lang w:eastAsia="en-US"/>
    </w:rPr>
  </w:style>
  <w:style w:type="paragraph" w:customStyle="1" w:styleId="Tinybullets">
    <w:name w:val="Tiny bullets"/>
    <w:basedOn w:val="SmallBullets"/>
    <w:rsid w:val="00BA26AD"/>
    <w:pPr>
      <w:numPr>
        <w:ilvl w:val="0"/>
        <w:numId w:val="5"/>
      </w:numPr>
      <w:tabs>
        <w:tab w:val="clear" w:pos="720"/>
        <w:tab w:val="left" w:pos="397"/>
      </w:tabs>
      <w:spacing w:after="0"/>
    </w:pPr>
    <w:rPr>
      <w:color w:val="000000" w:themeColor="text1"/>
      <w:sz w:val="18"/>
    </w:rPr>
  </w:style>
  <w:style w:type="paragraph" w:customStyle="1" w:styleId="StyleSmallBulletsAfter12pt">
    <w:name w:val="Style Small Bullets + After:  12 pt"/>
    <w:basedOn w:val="SmallBullets"/>
    <w:pPr>
      <w:numPr>
        <w:ilvl w:val="0"/>
        <w:numId w:val="0"/>
      </w:numPr>
    </w:pPr>
  </w:style>
  <w:style w:type="paragraph" w:customStyle="1" w:styleId="TableHeading">
    <w:name w:val="TableHeading"/>
    <w:basedOn w:val="Normal"/>
    <w:rsid w:val="00B26DCB"/>
    <w:pPr>
      <w:spacing w:before="60" w:after="60"/>
    </w:pPr>
    <w:rPr>
      <w:b/>
      <w:color w:val="632A27"/>
      <w:sz w:val="18"/>
    </w:rPr>
  </w:style>
  <w:style w:type="paragraph" w:customStyle="1" w:styleId="TableColumnOne">
    <w:name w:val="TableColumnOne"/>
    <w:basedOn w:val="Normal"/>
    <w:rsid w:val="008A052E"/>
    <w:pPr>
      <w:spacing w:before="60" w:after="60"/>
    </w:pPr>
    <w:rPr>
      <w:i/>
      <w:sz w:val="18"/>
    </w:rPr>
  </w:style>
  <w:style w:type="paragraph" w:customStyle="1" w:styleId="TableColumnRest">
    <w:name w:val="TableColumnRest"/>
    <w:basedOn w:val="Normal"/>
    <w:rsid w:val="008A052E"/>
    <w:pPr>
      <w:spacing w:before="60" w:after="60"/>
    </w:pPr>
    <w:rPr>
      <w:sz w:val="18"/>
    </w:rPr>
  </w:style>
  <w:style w:type="paragraph" w:customStyle="1" w:styleId="MenuTableHeading">
    <w:name w:val="MenuTableHeading"/>
    <w:basedOn w:val="TableText"/>
    <w:rsid w:val="00792CD4"/>
    <w:pPr>
      <w:jc w:val="center"/>
    </w:pPr>
    <w:rPr>
      <w:i/>
      <w:sz w:val="16"/>
    </w:rPr>
  </w:style>
  <w:style w:type="paragraph" w:customStyle="1" w:styleId="MenuTableRest">
    <w:name w:val="MenuTableRest"/>
    <w:basedOn w:val="Framelist"/>
    <w:rsid w:val="00792CD4"/>
    <w:pPr>
      <w:spacing w:after="0"/>
      <w:jc w:val="center"/>
    </w:pPr>
    <w:rPr>
      <w:b/>
      <w:lang w:val="en-US"/>
    </w:rPr>
  </w:style>
  <w:style w:type="paragraph" w:customStyle="1" w:styleId="OwlHint">
    <w:name w:val="OwlHint"/>
    <w:basedOn w:val="Normal"/>
    <w:rsid w:val="00F50DED"/>
    <w:rPr>
      <w:i/>
      <w:color w:val="000080"/>
    </w:rPr>
  </w:style>
  <w:style w:type="paragraph" w:customStyle="1" w:styleId="WolSection">
    <w:name w:val="WolSection"/>
    <w:basedOn w:val="Normal"/>
    <w:next w:val="Normal"/>
    <w:rsid w:val="005C7BC7"/>
    <w:pPr>
      <w:pBdr>
        <w:top w:val="single" w:sz="4" w:space="1" w:color="632A27"/>
        <w:left w:val="single" w:sz="4" w:space="4" w:color="632A27"/>
        <w:bottom w:val="single" w:sz="4" w:space="1" w:color="632A27"/>
        <w:right w:val="single" w:sz="4" w:space="4" w:color="632A27"/>
      </w:pBdr>
      <w:shd w:val="clear" w:color="auto" w:fill="E6E6E6"/>
      <w:spacing w:after="720"/>
      <w:jc w:val="center"/>
    </w:pPr>
    <w:rPr>
      <w:b/>
      <w:caps/>
      <w:color w:val="632A27"/>
      <w:sz w:val="30"/>
      <w:szCs w:val="30"/>
    </w:rPr>
  </w:style>
  <w:style w:type="paragraph" w:customStyle="1" w:styleId="WolSubsection">
    <w:name w:val="WolSubsection"/>
    <w:basedOn w:val="Normal"/>
    <w:next w:val="Normal"/>
    <w:rsid w:val="00A86695"/>
    <w:pPr>
      <w:tabs>
        <w:tab w:val="left" w:pos="737"/>
      </w:tabs>
      <w:spacing w:after="360"/>
      <w:jc w:val="left"/>
      <w:outlineLvl w:val="1"/>
    </w:pPr>
    <w:rPr>
      <w:b/>
      <w:caps/>
      <w:color w:val="632A27"/>
      <w:sz w:val="26"/>
      <w:szCs w:val="26"/>
    </w:rPr>
  </w:style>
  <w:style w:type="paragraph" w:customStyle="1" w:styleId="FramelistChar">
    <w:name w:val="Frame list Char"/>
    <w:rsid w:val="004324C3"/>
    <w:pPr>
      <w:tabs>
        <w:tab w:val="left" w:pos="288"/>
      </w:tabs>
      <w:spacing w:after="144"/>
    </w:pPr>
    <w:rPr>
      <w:noProof/>
      <w:lang w:eastAsia="en-US"/>
    </w:rPr>
  </w:style>
  <w:style w:type="paragraph" w:styleId="BalloonText">
    <w:name w:val="Balloon Text"/>
    <w:basedOn w:val="Normal"/>
    <w:link w:val="BalloonTextChar"/>
    <w:rsid w:val="00716894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716894"/>
    <w:rPr>
      <w:rFonts w:ascii="Tahoma" w:hAnsi="Tahoma" w:cs="Tahoma"/>
      <w:sz w:val="16"/>
      <w:szCs w:val="16"/>
      <w:lang w:eastAsia="en-US"/>
    </w:rPr>
  </w:style>
  <w:style w:type="paragraph" w:customStyle="1" w:styleId="Exerciseheader">
    <w:name w:val="Exercise header"/>
    <w:autoRedefine/>
    <w:qFormat/>
    <w:rsid w:val="00157ACD"/>
    <w:pPr>
      <w:numPr>
        <w:numId w:val="6"/>
      </w:num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pct5" w:color="auto" w:fill="FFFFFF"/>
      <w:tabs>
        <w:tab w:val="clear" w:pos="1800"/>
      </w:tabs>
      <w:ind w:left="851" w:hanging="851"/>
    </w:pPr>
    <w:rPr>
      <w:i/>
      <w:noProof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7499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20" Type="http://schemas.openxmlformats.org/officeDocument/2006/relationships/image" Target="media/image14.png"/><Relationship Id="rId41" Type="http://schemas.openxmlformats.org/officeDocument/2006/relationships/image" Target="media/image3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__work\Manual-writing\Word%202013%20(latest)\Notes%20(new%20style).do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9525">
          <a:solidFill>
            <a:srgbClr val="632A27"/>
          </a:solidFill>
          <a:tailEnd type="triangle"/>
        </a:ln>
      </a:spPr>
      <a:bodyPr rot="0" spcFirstLastPara="0" vertOverflow="overflow" horzOverflow="overflow" vert="horz" wrap="square" lIns="91440" tIns="45720" rIns="91440" bIns="45720" numCol="1" spcCol="0" rtlCol="0" fromWordArt="0" anchor="t" anchorCtr="0" forceAA="0" compatLnSpc="1">
        <a:prstTxWarp prst="textNoShape">
          <a:avLst/>
        </a:prstTxWarp>
        <a:noAutofit/>
      </a:bodyPr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lnDef>
      <a:spPr>
        <a:ln>
          <a:solidFill>
            <a:srgbClr val="632A27"/>
          </a:solidFill>
          <a:tailEnd type="triangle"/>
        </a:ln>
      </a:spPr>
      <a:bodyPr/>
      <a:lstStyle/>
      <a:style>
        <a:lnRef idx="1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tx1"/>
        </a:fontRef>
      </a:style>
    </a:lnDef>
    <a:txDef>
      <a:spPr>
        <a:solidFill>
          <a:schemeClr val="lt1"/>
        </a:solidFill>
        <a:ln w="6350">
          <a:solidFill>
            <a:srgbClr val="632A27"/>
          </a:solidFill>
        </a:ln>
        <a:effectLst/>
      </a:spPr>
      <a:bodyPr wrap="square" rtlCol="0"/>
      <a:lstStyle/>
      <a:style>
        <a:lnRef idx="0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dk1"/>
        </a:fontRef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Notes (new style).dotm</Template>
  <TotalTime>0</TotalTime>
  <Pages>3</Pages>
  <Words>26</Words>
  <Characters>152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Wise Owl</Company>
  <LinksUpToDate>false</LinksUpToDate>
  <CharactersWithSpaces>177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Wise Owl</dc:creator>
  <cp:lastModifiedBy>Andy Brown</cp:lastModifiedBy>
  <cp:revision>3</cp:revision>
  <cp:lastPrinted>2002-08-16T14:16:00Z</cp:lastPrinted>
  <dcterms:created xsi:type="dcterms:W3CDTF">2023-03-30T10:36:00Z</dcterms:created>
  <dcterms:modified xsi:type="dcterms:W3CDTF">2023-03-30T10:38:00Z</dcterms:modified>
</cp:coreProperties>
</file>